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1471E9D"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DC6419">
        <w:rPr>
          <w:rFonts w:ascii="Arial" w:hAnsi="Arial" w:cs="Arial"/>
          <w:b/>
          <w:lang w:val="de-DE"/>
        </w:rPr>
        <w:t>8</w:t>
      </w:r>
      <w:r w:rsidR="004D767B">
        <w:rPr>
          <w:rFonts w:ascii="Arial" w:hAnsi="Arial" w:cs="Arial"/>
          <w:b/>
          <w:lang w:val="de-DE"/>
        </w:rPr>
        <w:t>8</w:t>
      </w:r>
      <w:r w:rsidRPr="002C213F">
        <w:rPr>
          <w:rFonts w:ascii="Arial" w:hAnsi="Arial" w:cs="Arial"/>
          <w:b/>
          <w:lang w:val="de-DE"/>
        </w:rPr>
        <w:tab/>
      </w:r>
      <w:r w:rsidRPr="002C213F">
        <w:rPr>
          <w:rFonts w:ascii="Arial" w:hAnsi="Arial" w:cs="Arial"/>
          <w:b/>
          <w:lang w:val="de-DE"/>
        </w:rPr>
        <w:tab/>
      </w:r>
      <w:r w:rsidR="00EA126D" w:rsidRPr="00EA126D">
        <w:rPr>
          <w:rFonts w:ascii="Arial" w:hAnsi="Arial" w:cs="Arial"/>
          <w:b/>
          <w:bCs/>
        </w:rPr>
        <w:t>R4-1809786</w:t>
      </w:r>
      <w:r>
        <w:rPr>
          <w:rFonts w:ascii="Arial" w:hAnsi="Arial" w:cs="Arial"/>
          <w:b/>
          <w:lang w:val="de-DE"/>
        </w:rPr>
        <w:br/>
      </w:r>
      <w:r w:rsidR="004D767B">
        <w:rPr>
          <w:rFonts w:ascii="Arial" w:hAnsi="Arial" w:cs="Arial"/>
          <w:b/>
        </w:rPr>
        <w:t>Gothenburg, Sweden, August 20 – 24, 2018</w:t>
      </w:r>
    </w:p>
    <w:p w14:paraId="6F927895" w14:textId="77777777" w:rsidR="008F0F7D" w:rsidRPr="001678ED" w:rsidRDefault="008F0F7D" w:rsidP="00191132">
      <w:pPr>
        <w:tabs>
          <w:tab w:val="left" w:pos="1985"/>
        </w:tabs>
        <w:jc w:val="both"/>
        <w:rPr>
          <w:rFonts w:ascii="Arial" w:hAnsi="Arial" w:cs="Arial"/>
          <w:highlight w:val="yellow"/>
        </w:rPr>
      </w:pPr>
    </w:p>
    <w:p w14:paraId="6128DF71" w14:textId="63CBED91"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4D767B" w:rsidRPr="004D767B">
        <w:rPr>
          <w:rFonts w:ascii="Arial" w:hAnsi="Arial" w:cs="Arial"/>
          <w:b/>
        </w:rPr>
        <w:t>7.6.14.2.1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207CCCEF"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594882">
        <w:rPr>
          <w:rFonts w:ascii="Arial" w:hAnsi="Arial" w:cs="Arial"/>
          <w:b/>
        </w:rPr>
        <w:t xml:space="preserve">Extending </w:t>
      </w:r>
      <w:r w:rsidR="001137C8">
        <w:rPr>
          <w:rFonts w:ascii="Arial" w:hAnsi="Arial" w:cs="Arial"/>
          <w:b/>
        </w:rPr>
        <w:t xml:space="preserve">FR2 </w:t>
      </w:r>
      <w:r w:rsidR="00405076">
        <w:rPr>
          <w:rFonts w:ascii="Arial" w:hAnsi="Arial" w:cs="Arial"/>
          <w:b/>
        </w:rPr>
        <w:t>power class</w:t>
      </w:r>
      <w:r w:rsidR="001137C8">
        <w:rPr>
          <w:rFonts w:ascii="Arial" w:hAnsi="Arial" w:cs="Arial"/>
          <w:b/>
        </w:rPr>
        <w:t xml:space="preserve"> requirement</w:t>
      </w:r>
      <w:r w:rsidR="00405076">
        <w:rPr>
          <w:rFonts w:ascii="Arial" w:hAnsi="Arial" w:cs="Arial"/>
          <w:b/>
        </w:rPr>
        <w:t>s</w:t>
      </w:r>
      <w:r w:rsidR="001137C8">
        <w:rPr>
          <w:rFonts w:ascii="Arial" w:hAnsi="Arial" w:cs="Arial"/>
          <w:b/>
        </w:rPr>
        <w:t xml:space="preserve"> </w:t>
      </w:r>
      <w:r w:rsidR="00594882">
        <w:rPr>
          <w:rFonts w:ascii="Arial" w:hAnsi="Arial" w:cs="Arial"/>
          <w:b/>
        </w:rPr>
        <w:t>to</w:t>
      </w:r>
      <w:r w:rsidR="001137C8">
        <w:rPr>
          <w:rFonts w:ascii="Arial" w:hAnsi="Arial" w:cs="Arial"/>
          <w:b/>
        </w:rPr>
        <w:t xml:space="preserve"> multi-band UEs</w:t>
      </w:r>
    </w:p>
    <w:p w14:paraId="31ABC86D" w14:textId="143E686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340369">
        <w:rPr>
          <w:rFonts w:ascii="Arial" w:hAnsi="Arial" w:cs="Arial"/>
          <w:b/>
        </w:rPr>
        <w:t>Approval</w:t>
      </w:r>
    </w:p>
    <w:p w14:paraId="2634CF92" w14:textId="77777777" w:rsidR="004B515E" w:rsidRPr="00687778" w:rsidRDefault="004B515E" w:rsidP="00687778">
      <w:pPr>
        <w:pStyle w:val="Heading1"/>
      </w:pPr>
      <w:r w:rsidRPr="00687778">
        <w:t>Introduction</w:t>
      </w:r>
    </w:p>
    <w:p w14:paraId="415BD2AA" w14:textId="50E0C3A8" w:rsidR="005C5459" w:rsidRDefault="005C5459" w:rsidP="00F93EB0">
      <w:r>
        <w:t>T</w:t>
      </w:r>
      <w:r w:rsidR="00544D61">
        <w:t xml:space="preserve">he </w:t>
      </w:r>
      <w:r>
        <w:t xml:space="preserve">progress of the </w:t>
      </w:r>
      <w:r w:rsidR="00544D61">
        <w:t xml:space="preserve">NR Work Item </w:t>
      </w:r>
      <w:r w:rsidR="00544D61">
        <w:fldChar w:fldCharType="begin"/>
      </w:r>
      <w:r w:rsidR="00544D61">
        <w:instrText xml:space="preserve"> REF _Ref510390172 \r \h </w:instrText>
      </w:r>
      <w:r w:rsidR="00544D61">
        <w:fldChar w:fldCharType="separate"/>
      </w:r>
      <w:r w:rsidR="001F417F">
        <w:t>[1]</w:t>
      </w:r>
      <w:r w:rsidR="00544D61">
        <w:fldChar w:fldCharType="end"/>
      </w:r>
      <w:r w:rsidR="00544D61">
        <w:t xml:space="preserve"> </w:t>
      </w:r>
      <w:r>
        <w:t>had been discussed</w:t>
      </w:r>
      <w:r w:rsidR="004D767B">
        <w:t xml:space="preserve"> during the 3GPP RAN #80 meeting </w:t>
      </w:r>
      <w:r w:rsidR="004D767B">
        <w:fldChar w:fldCharType="begin"/>
      </w:r>
      <w:r w:rsidR="004D767B">
        <w:instrText xml:space="preserve"> REF _Ref520377305 \r \h </w:instrText>
      </w:r>
      <w:r w:rsidR="004D767B">
        <w:fldChar w:fldCharType="separate"/>
      </w:r>
      <w:r w:rsidR="001F417F">
        <w:t>[2]</w:t>
      </w:r>
      <w:r w:rsidR="004D767B">
        <w:fldChar w:fldCharType="end"/>
      </w:r>
      <w:r w:rsidR="004D767B">
        <w:t xml:space="preserve">.  It was the decision of TSG RAN to extend the core part of the WI, which was documented with an approved exception sheet </w:t>
      </w:r>
      <w:r w:rsidR="004D767B">
        <w:fldChar w:fldCharType="begin"/>
      </w:r>
      <w:r w:rsidR="004D767B">
        <w:instrText xml:space="preserve"> REF _Ref520377378 \r \h </w:instrText>
      </w:r>
      <w:r w:rsidR="004D767B">
        <w:fldChar w:fldCharType="separate"/>
      </w:r>
      <w:r w:rsidR="001F417F">
        <w:t>[3]</w:t>
      </w:r>
      <w:r w:rsidR="004D767B">
        <w:fldChar w:fldCharType="end"/>
      </w:r>
      <w:r w:rsidR="004D767B">
        <w:t>.</w:t>
      </w:r>
    </w:p>
    <w:p w14:paraId="72AEBACD" w14:textId="77777777" w:rsidR="005C5459" w:rsidRDefault="005C5459" w:rsidP="00F93EB0"/>
    <w:p w14:paraId="676D025F" w14:textId="3B9A5141" w:rsidR="004D767B" w:rsidRDefault="004D767B" w:rsidP="00F93EB0">
      <w:r>
        <w:t xml:space="preserve">Analysis in </w:t>
      </w:r>
      <w:r>
        <w:fldChar w:fldCharType="begin"/>
      </w:r>
      <w:r>
        <w:instrText xml:space="preserve"> REF _Ref520377478 \r \h </w:instrText>
      </w:r>
      <w:r>
        <w:fldChar w:fldCharType="separate"/>
      </w:r>
      <w:r w:rsidR="001F417F">
        <w:t>[5]</w:t>
      </w:r>
      <w:r>
        <w:fldChar w:fldCharType="end"/>
      </w:r>
      <w:r>
        <w:t xml:space="preserve">, </w:t>
      </w:r>
      <w:r>
        <w:fldChar w:fldCharType="begin"/>
      </w:r>
      <w:r>
        <w:instrText xml:space="preserve"> REF _Ref520377480 \r \h </w:instrText>
      </w:r>
      <w:r>
        <w:fldChar w:fldCharType="separate"/>
      </w:r>
      <w:r w:rsidR="001F417F">
        <w:t>[6]</w:t>
      </w:r>
      <w:r>
        <w:fldChar w:fldCharType="end"/>
      </w:r>
      <w:r w:rsidR="000B0190">
        <w:t xml:space="preserve"> </w:t>
      </w:r>
      <w:r w:rsidR="00356AB0">
        <w:t>identifi</w:t>
      </w:r>
      <w:bookmarkStart w:id="2" w:name="_GoBack"/>
      <w:bookmarkEnd w:id="2"/>
      <w:r w:rsidR="00356AB0">
        <w:t>e</w:t>
      </w:r>
      <w:r>
        <w:t>d</w:t>
      </w:r>
      <w:r w:rsidR="00356AB0">
        <w:t xml:space="preserve"> a gap in the applicability of the spherical coverage requirement (it is applicable to UEs which support only a single band in FR2), as currently agreed by RAN4, </w:t>
      </w:r>
      <w:r>
        <w:t xml:space="preserve">and it was the decision of TSG RAN to include the following objective in the </w:t>
      </w:r>
      <w:r w:rsidR="00745EB5">
        <w:t>exception</w:t>
      </w:r>
      <w:r>
        <w:t xml:space="preserve"> sheet: “</w:t>
      </w:r>
      <w:r w:rsidRPr="004D767B">
        <w:t>For PC3, spherical coverage requirements for UEs which support multiple FR2 bands</w:t>
      </w:r>
      <w:r>
        <w:t xml:space="preserve">” </w:t>
      </w:r>
      <w:r>
        <w:fldChar w:fldCharType="begin"/>
      </w:r>
      <w:r>
        <w:instrText xml:space="preserve"> REF _Ref520377378 \r \h </w:instrText>
      </w:r>
      <w:r>
        <w:fldChar w:fldCharType="separate"/>
      </w:r>
      <w:r w:rsidR="001F417F">
        <w:t>[3]</w:t>
      </w:r>
      <w:r>
        <w:fldChar w:fldCharType="end"/>
      </w:r>
      <w:r>
        <w:t>.</w:t>
      </w:r>
    </w:p>
    <w:p w14:paraId="2BEE9D30" w14:textId="77777777" w:rsidR="004D767B" w:rsidRDefault="004D767B" w:rsidP="00F93EB0"/>
    <w:p w14:paraId="54880B7F" w14:textId="67814C74" w:rsidR="00114599" w:rsidRDefault="004D767B" w:rsidP="00F93EB0">
      <w:r>
        <w:t>This contribution</w:t>
      </w:r>
      <w:r w:rsidR="00356AB0">
        <w:t xml:space="preserve"> provides the technical justification to extend the </w:t>
      </w:r>
      <w:r w:rsidR="00405076">
        <w:t>peak EIRP and spherical coverage requirements’</w:t>
      </w:r>
      <w:r w:rsidR="00356AB0">
        <w:t xml:space="preserve"> applicability to UEs supporting multipl</w:t>
      </w:r>
      <w:r>
        <w:t>e FR2 bands.</w:t>
      </w:r>
    </w:p>
    <w:p w14:paraId="022DEB65" w14:textId="77777777" w:rsidR="00D14C26" w:rsidRDefault="00D14C26" w:rsidP="00F93EB0">
      <w:pPr>
        <w:pStyle w:val="Heading1"/>
      </w:pPr>
      <w:r w:rsidRPr="00D14C26">
        <w:t>Discussion</w:t>
      </w:r>
    </w:p>
    <w:p w14:paraId="36AC3684" w14:textId="77777777" w:rsidR="0004778C" w:rsidRPr="0004778C" w:rsidRDefault="0004778C" w:rsidP="0004778C">
      <w:pPr>
        <w:pStyle w:val="Heading2"/>
      </w:pPr>
      <w:r>
        <w:t>Background</w:t>
      </w:r>
    </w:p>
    <w:p w14:paraId="07B441F9" w14:textId="77AAB12D" w:rsidR="00954E15" w:rsidRDefault="004D767B" w:rsidP="004D767B">
      <w:r>
        <w:t xml:space="preserve">Version 15.2.0 of TS38.101-2 </w:t>
      </w:r>
      <w:r>
        <w:fldChar w:fldCharType="begin"/>
      </w:r>
      <w:r>
        <w:instrText xml:space="preserve"> REF _Ref513617775 \r \h </w:instrText>
      </w:r>
      <w:r>
        <w:fldChar w:fldCharType="separate"/>
      </w:r>
      <w:r w:rsidR="001F417F">
        <w:t>[4]</w:t>
      </w:r>
      <w:r>
        <w:fldChar w:fldCharType="end"/>
      </w:r>
      <w:r>
        <w:t xml:space="preserve"> captures the agreement, reached during the RAN4 #87 meeting, </w:t>
      </w:r>
      <w:r w:rsidR="006A0950">
        <w:t xml:space="preserve">on the spherical coverage requirement for FR2 </w:t>
      </w:r>
      <w:r w:rsidR="00356AB0">
        <w:t>p</w:t>
      </w:r>
      <w:r w:rsidR="006A0950">
        <w:t xml:space="preserve">ower </w:t>
      </w:r>
      <w:r w:rsidR="00356AB0">
        <w:t>class 3</w:t>
      </w:r>
      <w:r w:rsidR="006A0950">
        <w:t xml:space="preserve"> UEs</w:t>
      </w:r>
      <w:r>
        <w:t>:</w:t>
      </w:r>
    </w:p>
    <w:p w14:paraId="295393AC" w14:textId="77777777" w:rsidR="00954E15" w:rsidRDefault="00954E15" w:rsidP="007D1E84"/>
    <w:p w14:paraId="0654F964" w14:textId="77777777" w:rsidR="00954E15" w:rsidRDefault="00954E15" w:rsidP="007D1E84">
      <w:r>
        <w:rPr>
          <w:noProof/>
        </w:rPr>
        <mc:AlternateContent>
          <mc:Choice Requires="wps">
            <w:drawing>
              <wp:inline distT="0" distB="0" distL="0" distR="0" wp14:anchorId="5B0424F3" wp14:editId="490A575E">
                <wp:extent cx="6120765" cy="1497735"/>
                <wp:effectExtent l="0" t="0" r="13335" b="952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497735"/>
                        </a:xfrm>
                        <a:prstGeom prst="rect">
                          <a:avLst/>
                        </a:prstGeom>
                        <a:solidFill>
                          <a:srgbClr val="FFFFFF"/>
                        </a:solidFill>
                        <a:ln w="9525">
                          <a:solidFill>
                            <a:srgbClr val="000000"/>
                          </a:solidFill>
                          <a:miter lim="800000"/>
                          <a:headEnd/>
                          <a:tailEnd/>
                        </a:ln>
                      </wps:spPr>
                      <wps:txbx>
                        <w:txbxContent>
                          <w:p w14:paraId="1235EFF6" w14:textId="77777777" w:rsidR="00F95D49" w:rsidRPr="00EE4B7C" w:rsidRDefault="00F95D49"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F95D49" w:rsidRPr="00EE4B7C" w:rsidRDefault="00F95D49"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95D49" w:rsidRPr="00EE4B7C" w14:paraId="1EF107F2" w14:textId="77777777" w:rsidTr="00F95D49">
                              <w:trPr>
                                <w:trHeight w:val="438"/>
                              </w:trPr>
                              <w:tc>
                                <w:tcPr>
                                  <w:tcW w:w="2694" w:type="dxa"/>
                                  <w:shd w:val="clear" w:color="auto" w:fill="auto"/>
                                  <w:vAlign w:val="center"/>
                                </w:tcPr>
                                <w:p w14:paraId="46DB8152" w14:textId="77777777" w:rsidR="00F95D49" w:rsidRPr="00EE4B7C" w:rsidRDefault="00F95D49" w:rsidP="00EE4B7C">
                                  <w:pPr>
                                    <w:pStyle w:val="TAH"/>
                                    <w:rPr>
                                      <w:sz w:val="14"/>
                                      <w:szCs w:val="14"/>
                                    </w:rPr>
                                  </w:pPr>
                                  <w:r w:rsidRPr="00EE4B7C">
                                    <w:rPr>
                                      <w:sz w:val="14"/>
                                      <w:szCs w:val="14"/>
                                    </w:rPr>
                                    <w:t>Operating band</w:t>
                                  </w:r>
                                </w:p>
                              </w:tc>
                              <w:tc>
                                <w:tcPr>
                                  <w:tcW w:w="2734" w:type="dxa"/>
                                  <w:shd w:val="clear" w:color="auto" w:fill="auto"/>
                                </w:tcPr>
                                <w:p w14:paraId="6DFD068C" w14:textId="77777777" w:rsidR="00F95D49" w:rsidRPr="00EE4B7C" w:rsidRDefault="00F95D49"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F95D49" w:rsidRPr="00EE4B7C" w14:paraId="2DAB792F" w14:textId="77777777" w:rsidTr="00F95D49">
                              <w:trPr>
                                <w:trHeight w:val="105"/>
                              </w:trPr>
                              <w:tc>
                                <w:tcPr>
                                  <w:tcW w:w="2694" w:type="dxa"/>
                                  <w:shd w:val="clear" w:color="auto" w:fill="auto"/>
                                </w:tcPr>
                                <w:p w14:paraId="1FCA95B9" w14:textId="77777777" w:rsidR="00F95D49" w:rsidRPr="00EE4B7C" w:rsidRDefault="00F95D49" w:rsidP="00EE4B7C">
                                  <w:pPr>
                                    <w:pStyle w:val="TAC"/>
                                    <w:rPr>
                                      <w:sz w:val="14"/>
                                      <w:szCs w:val="14"/>
                                    </w:rPr>
                                  </w:pPr>
                                  <w:r w:rsidRPr="00EE4B7C">
                                    <w:rPr>
                                      <w:sz w:val="14"/>
                                      <w:szCs w:val="14"/>
                                    </w:rPr>
                                    <w:t>n257</w:t>
                                  </w:r>
                                </w:p>
                              </w:tc>
                              <w:tc>
                                <w:tcPr>
                                  <w:tcW w:w="2734" w:type="dxa"/>
                                  <w:shd w:val="clear" w:color="auto" w:fill="auto"/>
                                  <w:vAlign w:val="center"/>
                                </w:tcPr>
                                <w:p w14:paraId="39DEA6A2" w14:textId="5FD6DB51" w:rsidR="00F95D49" w:rsidRPr="00EE4B7C" w:rsidRDefault="00F95D49" w:rsidP="00EE4B7C">
                                  <w:pPr>
                                    <w:pStyle w:val="TAC"/>
                                    <w:rPr>
                                      <w:sz w:val="14"/>
                                      <w:szCs w:val="14"/>
                                    </w:rPr>
                                  </w:pPr>
                                  <w:r w:rsidRPr="00EE4B7C">
                                    <w:rPr>
                                      <w:sz w:val="14"/>
                                      <w:szCs w:val="14"/>
                                    </w:rPr>
                                    <w:t>11.5</w:t>
                                  </w:r>
                                </w:p>
                              </w:tc>
                            </w:tr>
                            <w:tr w:rsidR="00F95D49" w:rsidRPr="00EE4B7C" w14:paraId="7E9F8971" w14:textId="77777777" w:rsidTr="00F95D49">
                              <w:trPr>
                                <w:trHeight w:val="110"/>
                              </w:trPr>
                              <w:tc>
                                <w:tcPr>
                                  <w:tcW w:w="2694" w:type="dxa"/>
                                  <w:shd w:val="clear" w:color="auto" w:fill="auto"/>
                                </w:tcPr>
                                <w:p w14:paraId="2654BBDE" w14:textId="77777777" w:rsidR="00F95D49" w:rsidRPr="00EE4B7C" w:rsidRDefault="00F95D49" w:rsidP="00EE4B7C">
                                  <w:pPr>
                                    <w:pStyle w:val="TAC"/>
                                    <w:rPr>
                                      <w:sz w:val="14"/>
                                      <w:szCs w:val="14"/>
                                    </w:rPr>
                                  </w:pPr>
                                  <w:r w:rsidRPr="00EE4B7C">
                                    <w:rPr>
                                      <w:sz w:val="14"/>
                                      <w:szCs w:val="14"/>
                                    </w:rPr>
                                    <w:t>n258</w:t>
                                  </w:r>
                                </w:p>
                              </w:tc>
                              <w:tc>
                                <w:tcPr>
                                  <w:tcW w:w="2734" w:type="dxa"/>
                                  <w:shd w:val="clear" w:color="auto" w:fill="auto"/>
                                  <w:vAlign w:val="center"/>
                                </w:tcPr>
                                <w:p w14:paraId="1BB80B8B" w14:textId="6D3C5CD2" w:rsidR="00F95D49" w:rsidRPr="00EE4B7C" w:rsidRDefault="00F95D49" w:rsidP="00EE4B7C">
                                  <w:pPr>
                                    <w:pStyle w:val="TAC"/>
                                    <w:rPr>
                                      <w:sz w:val="14"/>
                                      <w:szCs w:val="14"/>
                                    </w:rPr>
                                  </w:pPr>
                                  <w:r w:rsidRPr="00EE4B7C">
                                    <w:rPr>
                                      <w:sz w:val="14"/>
                                      <w:szCs w:val="14"/>
                                    </w:rPr>
                                    <w:t>11.5</w:t>
                                  </w:r>
                                </w:p>
                              </w:tc>
                            </w:tr>
                            <w:tr w:rsidR="00F95D49" w:rsidRPr="00EE4B7C" w14:paraId="48D19D06" w14:textId="77777777" w:rsidTr="00F95D49">
                              <w:trPr>
                                <w:trHeight w:val="110"/>
                              </w:trPr>
                              <w:tc>
                                <w:tcPr>
                                  <w:tcW w:w="2694" w:type="dxa"/>
                                  <w:shd w:val="clear" w:color="auto" w:fill="auto"/>
                                </w:tcPr>
                                <w:p w14:paraId="4968ABDC" w14:textId="77777777" w:rsidR="00F95D49" w:rsidRPr="00EE4B7C" w:rsidRDefault="00F95D49" w:rsidP="00EE4B7C">
                                  <w:pPr>
                                    <w:pStyle w:val="TAC"/>
                                    <w:rPr>
                                      <w:sz w:val="14"/>
                                      <w:szCs w:val="14"/>
                                    </w:rPr>
                                  </w:pPr>
                                  <w:r w:rsidRPr="00EE4B7C">
                                    <w:rPr>
                                      <w:sz w:val="14"/>
                                      <w:szCs w:val="14"/>
                                    </w:rPr>
                                    <w:t>n260</w:t>
                                  </w:r>
                                </w:p>
                              </w:tc>
                              <w:tc>
                                <w:tcPr>
                                  <w:tcW w:w="2734" w:type="dxa"/>
                                  <w:shd w:val="clear" w:color="auto" w:fill="auto"/>
                                  <w:vAlign w:val="center"/>
                                </w:tcPr>
                                <w:p w14:paraId="4F9601D8" w14:textId="0AACDB71" w:rsidR="00F95D49" w:rsidRPr="00EE4B7C" w:rsidRDefault="00F95D49" w:rsidP="00EE4B7C">
                                  <w:pPr>
                                    <w:pStyle w:val="TAC"/>
                                    <w:rPr>
                                      <w:sz w:val="14"/>
                                      <w:szCs w:val="14"/>
                                    </w:rPr>
                                  </w:pPr>
                                  <w:r w:rsidRPr="00EE4B7C">
                                    <w:rPr>
                                      <w:sz w:val="14"/>
                                      <w:szCs w:val="14"/>
                                    </w:rPr>
                                    <w:t>8</w:t>
                                  </w:r>
                                </w:p>
                              </w:tc>
                            </w:tr>
                            <w:tr w:rsidR="00F95D49" w:rsidRPr="00EE4B7C" w14:paraId="16BC2308" w14:textId="77777777" w:rsidTr="00F95D49">
                              <w:trPr>
                                <w:trHeight w:val="110"/>
                              </w:trPr>
                              <w:tc>
                                <w:tcPr>
                                  <w:tcW w:w="2694" w:type="dxa"/>
                                  <w:shd w:val="clear" w:color="auto" w:fill="auto"/>
                                </w:tcPr>
                                <w:p w14:paraId="2C81DC0D" w14:textId="77777777" w:rsidR="00F95D49" w:rsidRPr="00EE4B7C" w:rsidRDefault="00F95D49" w:rsidP="00EE4B7C">
                                  <w:pPr>
                                    <w:pStyle w:val="TAC"/>
                                    <w:rPr>
                                      <w:sz w:val="14"/>
                                      <w:szCs w:val="14"/>
                                    </w:rPr>
                                  </w:pPr>
                                  <w:r w:rsidRPr="00EE4B7C">
                                    <w:rPr>
                                      <w:sz w:val="14"/>
                                      <w:szCs w:val="14"/>
                                    </w:rPr>
                                    <w:t>n261</w:t>
                                  </w:r>
                                </w:p>
                              </w:tc>
                              <w:tc>
                                <w:tcPr>
                                  <w:tcW w:w="2734" w:type="dxa"/>
                                  <w:shd w:val="clear" w:color="auto" w:fill="auto"/>
                                  <w:vAlign w:val="center"/>
                                </w:tcPr>
                                <w:p w14:paraId="0CE3B5A5" w14:textId="3DB14CBA" w:rsidR="00F95D49" w:rsidRPr="00EE4B7C" w:rsidRDefault="00F95D49" w:rsidP="00EE4B7C">
                                  <w:pPr>
                                    <w:pStyle w:val="TAC"/>
                                    <w:rPr>
                                      <w:sz w:val="14"/>
                                      <w:szCs w:val="14"/>
                                    </w:rPr>
                                  </w:pPr>
                                  <w:r w:rsidRPr="00EE4B7C">
                                    <w:rPr>
                                      <w:sz w:val="14"/>
                                      <w:szCs w:val="14"/>
                                    </w:rPr>
                                    <w:t>11.5</w:t>
                                  </w:r>
                                </w:p>
                              </w:tc>
                            </w:tr>
                            <w:tr w:rsidR="00F95D49" w:rsidRPr="00EE4B7C" w14:paraId="1CFF1CDF" w14:textId="77777777" w:rsidTr="00F95D49">
                              <w:trPr>
                                <w:trHeight w:val="872"/>
                              </w:trPr>
                              <w:tc>
                                <w:tcPr>
                                  <w:tcW w:w="5428" w:type="dxa"/>
                                  <w:gridSpan w:val="2"/>
                                  <w:shd w:val="clear" w:color="auto" w:fill="auto"/>
                                </w:tcPr>
                                <w:p w14:paraId="4A98A433" w14:textId="77777777" w:rsidR="00F95D49" w:rsidRPr="00EE4B7C" w:rsidRDefault="00F95D49" w:rsidP="00EE4B7C">
                                  <w:pPr>
                                    <w:pStyle w:val="TAN"/>
                                    <w:rPr>
                                      <w:sz w:val="14"/>
                                      <w:szCs w:val="14"/>
                                    </w:rPr>
                                  </w:pPr>
                                  <w:r w:rsidRPr="00EE4B7C">
                                    <w:rPr>
                                      <w:sz w:val="14"/>
                                      <w:szCs w:val="14"/>
                                    </w:rPr>
                                    <w:t>NOTE 1: Minimum EIRP at 50 %-tile CDF is defined as the lower limit without tolerance</w:t>
                                  </w:r>
                                </w:p>
                                <w:p w14:paraId="5CE01E81" w14:textId="77777777" w:rsidR="00F95D49" w:rsidRPr="00EE4B7C" w:rsidRDefault="00F95D49"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F95D49" w:rsidRPr="001137C8" w:rsidRDefault="00F95D49" w:rsidP="00EE4B7C">
                            <w:pPr>
                              <w:rPr>
                                <w:sz w:val="20"/>
                                <w:szCs w:val="20"/>
                              </w:rPr>
                            </w:pPr>
                          </w:p>
                        </w:txbxContent>
                      </wps:txbx>
                      <wps:bodyPr rot="0" vert="horz" wrap="square" lIns="91440" tIns="45720" rIns="91440" bIns="45720" anchor="t" anchorCtr="0" upright="1">
                        <a:spAutoFit/>
                      </wps:bodyPr>
                    </wps:wsp>
                  </a:graphicData>
                </a:graphic>
              </wp:inline>
            </w:drawing>
          </mc:Choice>
          <mc:Fallback>
            <w:pict>
              <v:shapetype w14:anchorId="5B0424F3" id="_x0000_t202" coordsize="21600,21600" o:spt="202" path="m,l,21600r21600,l21600,xe">
                <v:stroke joinstyle="miter"/>
                <v:path gradientshapeok="t" o:connecttype="rect"/>
              </v:shapetype>
              <v:shape id="Text Box 2" o:spid="_x0000_s1026" type="#_x0000_t202" style="width:481.95pt;height:1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">
                <v:path arrowok="t"/>
                <v:textbox style="mso-fit-shape-to-text:t">
                  <w:txbxContent>
                    <w:p w14:paraId="1235EFF6" w14:textId="77777777" w:rsidR="00F95D49" w:rsidRPr="00EE4B7C" w:rsidRDefault="00F95D49"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F95D49" w:rsidRPr="00EE4B7C" w:rsidRDefault="00F95D49"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95D49" w:rsidRPr="00EE4B7C" w14:paraId="1EF107F2" w14:textId="77777777" w:rsidTr="00F95D49">
                        <w:trPr>
                          <w:trHeight w:val="438"/>
                        </w:trPr>
                        <w:tc>
                          <w:tcPr>
                            <w:tcW w:w="2694" w:type="dxa"/>
                            <w:shd w:val="clear" w:color="auto" w:fill="auto"/>
                            <w:vAlign w:val="center"/>
                          </w:tcPr>
                          <w:p w14:paraId="46DB8152" w14:textId="77777777" w:rsidR="00F95D49" w:rsidRPr="00EE4B7C" w:rsidRDefault="00F95D49" w:rsidP="00EE4B7C">
                            <w:pPr>
                              <w:pStyle w:val="TAH"/>
                              <w:rPr>
                                <w:sz w:val="14"/>
                                <w:szCs w:val="14"/>
                              </w:rPr>
                            </w:pPr>
                            <w:r w:rsidRPr="00EE4B7C">
                              <w:rPr>
                                <w:sz w:val="14"/>
                                <w:szCs w:val="14"/>
                              </w:rPr>
                              <w:t>Operating band</w:t>
                            </w:r>
                          </w:p>
                        </w:tc>
                        <w:tc>
                          <w:tcPr>
                            <w:tcW w:w="2734" w:type="dxa"/>
                            <w:shd w:val="clear" w:color="auto" w:fill="auto"/>
                          </w:tcPr>
                          <w:p w14:paraId="6DFD068C" w14:textId="77777777" w:rsidR="00F95D49" w:rsidRPr="00EE4B7C" w:rsidRDefault="00F95D49"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F95D49" w:rsidRPr="00EE4B7C" w14:paraId="2DAB792F" w14:textId="77777777" w:rsidTr="00F95D49">
                        <w:trPr>
                          <w:trHeight w:val="105"/>
                        </w:trPr>
                        <w:tc>
                          <w:tcPr>
                            <w:tcW w:w="2694" w:type="dxa"/>
                            <w:shd w:val="clear" w:color="auto" w:fill="auto"/>
                          </w:tcPr>
                          <w:p w14:paraId="1FCA95B9" w14:textId="77777777" w:rsidR="00F95D49" w:rsidRPr="00EE4B7C" w:rsidRDefault="00F95D49" w:rsidP="00EE4B7C">
                            <w:pPr>
                              <w:pStyle w:val="TAC"/>
                              <w:rPr>
                                <w:sz w:val="14"/>
                                <w:szCs w:val="14"/>
                              </w:rPr>
                            </w:pPr>
                            <w:r w:rsidRPr="00EE4B7C">
                              <w:rPr>
                                <w:sz w:val="14"/>
                                <w:szCs w:val="14"/>
                              </w:rPr>
                              <w:t>n257</w:t>
                            </w:r>
                          </w:p>
                        </w:tc>
                        <w:tc>
                          <w:tcPr>
                            <w:tcW w:w="2734" w:type="dxa"/>
                            <w:shd w:val="clear" w:color="auto" w:fill="auto"/>
                            <w:vAlign w:val="center"/>
                          </w:tcPr>
                          <w:p w14:paraId="39DEA6A2" w14:textId="5FD6DB51" w:rsidR="00F95D49" w:rsidRPr="00EE4B7C" w:rsidRDefault="00F95D49" w:rsidP="00EE4B7C">
                            <w:pPr>
                              <w:pStyle w:val="TAC"/>
                              <w:rPr>
                                <w:sz w:val="14"/>
                                <w:szCs w:val="14"/>
                              </w:rPr>
                            </w:pPr>
                            <w:r w:rsidRPr="00EE4B7C">
                              <w:rPr>
                                <w:sz w:val="14"/>
                                <w:szCs w:val="14"/>
                              </w:rPr>
                              <w:t>11.5</w:t>
                            </w:r>
                          </w:p>
                        </w:tc>
                      </w:tr>
                      <w:tr w:rsidR="00F95D49" w:rsidRPr="00EE4B7C" w14:paraId="7E9F8971" w14:textId="77777777" w:rsidTr="00F95D49">
                        <w:trPr>
                          <w:trHeight w:val="110"/>
                        </w:trPr>
                        <w:tc>
                          <w:tcPr>
                            <w:tcW w:w="2694" w:type="dxa"/>
                            <w:shd w:val="clear" w:color="auto" w:fill="auto"/>
                          </w:tcPr>
                          <w:p w14:paraId="2654BBDE" w14:textId="77777777" w:rsidR="00F95D49" w:rsidRPr="00EE4B7C" w:rsidRDefault="00F95D49" w:rsidP="00EE4B7C">
                            <w:pPr>
                              <w:pStyle w:val="TAC"/>
                              <w:rPr>
                                <w:sz w:val="14"/>
                                <w:szCs w:val="14"/>
                              </w:rPr>
                            </w:pPr>
                            <w:r w:rsidRPr="00EE4B7C">
                              <w:rPr>
                                <w:sz w:val="14"/>
                                <w:szCs w:val="14"/>
                              </w:rPr>
                              <w:t>n258</w:t>
                            </w:r>
                          </w:p>
                        </w:tc>
                        <w:tc>
                          <w:tcPr>
                            <w:tcW w:w="2734" w:type="dxa"/>
                            <w:shd w:val="clear" w:color="auto" w:fill="auto"/>
                            <w:vAlign w:val="center"/>
                          </w:tcPr>
                          <w:p w14:paraId="1BB80B8B" w14:textId="6D3C5CD2" w:rsidR="00F95D49" w:rsidRPr="00EE4B7C" w:rsidRDefault="00F95D49" w:rsidP="00EE4B7C">
                            <w:pPr>
                              <w:pStyle w:val="TAC"/>
                              <w:rPr>
                                <w:sz w:val="14"/>
                                <w:szCs w:val="14"/>
                              </w:rPr>
                            </w:pPr>
                            <w:r w:rsidRPr="00EE4B7C">
                              <w:rPr>
                                <w:sz w:val="14"/>
                                <w:szCs w:val="14"/>
                              </w:rPr>
                              <w:t>11.5</w:t>
                            </w:r>
                          </w:p>
                        </w:tc>
                      </w:tr>
                      <w:tr w:rsidR="00F95D49" w:rsidRPr="00EE4B7C" w14:paraId="48D19D06" w14:textId="77777777" w:rsidTr="00F95D49">
                        <w:trPr>
                          <w:trHeight w:val="110"/>
                        </w:trPr>
                        <w:tc>
                          <w:tcPr>
                            <w:tcW w:w="2694" w:type="dxa"/>
                            <w:shd w:val="clear" w:color="auto" w:fill="auto"/>
                          </w:tcPr>
                          <w:p w14:paraId="4968ABDC" w14:textId="77777777" w:rsidR="00F95D49" w:rsidRPr="00EE4B7C" w:rsidRDefault="00F95D49" w:rsidP="00EE4B7C">
                            <w:pPr>
                              <w:pStyle w:val="TAC"/>
                              <w:rPr>
                                <w:sz w:val="14"/>
                                <w:szCs w:val="14"/>
                              </w:rPr>
                            </w:pPr>
                            <w:r w:rsidRPr="00EE4B7C">
                              <w:rPr>
                                <w:sz w:val="14"/>
                                <w:szCs w:val="14"/>
                              </w:rPr>
                              <w:t>n260</w:t>
                            </w:r>
                          </w:p>
                        </w:tc>
                        <w:tc>
                          <w:tcPr>
                            <w:tcW w:w="2734" w:type="dxa"/>
                            <w:shd w:val="clear" w:color="auto" w:fill="auto"/>
                            <w:vAlign w:val="center"/>
                          </w:tcPr>
                          <w:p w14:paraId="4F9601D8" w14:textId="0AACDB71" w:rsidR="00F95D49" w:rsidRPr="00EE4B7C" w:rsidRDefault="00F95D49" w:rsidP="00EE4B7C">
                            <w:pPr>
                              <w:pStyle w:val="TAC"/>
                              <w:rPr>
                                <w:sz w:val="14"/>
                                <w:szCs w:val="14"/>
                              </w:rPr>
                            </w:pPr>
                            <w:r w:rsidRPr="00EE4B7C">
                              <w:rPr>
                                <w:sz w:val="14"/>
                                <w:szCs w:val="14"/>
                              </w:rPr>
                              <w:t>8</w:t>
                            </w:r>
                          </w:p>
                        </w:tc>
                      </w:tr>
                      <w:tr w:rsidR="00F95D49" w:rsidRPr="00EE4B7C" w14:paraId="16BC2308" w14:textId="77777777" w:rsidTr="00F95D49">
                        <w:trPr>
                          <w:trHeight w:val="110"/>
                        </w:trPr>
                        <w:tc>
                          <w:tcPr>
                            <w:tcW w:w="2694" w:type="dxa"/>
                            <w:shd w:val="clear" w:color="auto" w:fill="auto"/>
                          </w:tcPr>
                          <w:p w14:paraId="2C81DC0D" w14:textId="77777777" w:rsidR="00F95D49" w:rsidRPr="00EE4B7C" w:rsidRDefault="00F95D49" w:rsidP="00EE4B7C">
                            <w:pPr>
                              <w:pStyle w:val="TAC"/>
                              <w:rPr>
                                <w:sz w:val="14"/>
                                <w:szCs w:val="14"/>
                              </w:rPr>
                            </w:pPr>
                            <w:r w:rsidRPr="00EE4B7C">
                              <w:rPr>
                                <w:sz w:val="14"/>
                                <w:szCs w:val="14"/>
                              </w:rPr>
                              <w:t>n261</w:t>
                            </w:r>
                          </w:p>
                        </w:tc>
                        <w:tc>
                          <w:tcPr>
                            <w:tcW w:w="2734" w:type="dxa"/>
                            <w:shd w:val="clear" w:color="auto" w:fill="auto"/>
                            <w:vAlign w:val="center"/>
                          </w:tcPr>
                          <w:p w14:paraId="0CE3B5A5" w14:textId="3DB14CBA" w:rsidR="00F95D49" w:rsidRPr="00EE4B7C" w:rsidRDefault="00F95D49" w:rsidP="00EE4B7C">
                            <w:pPr>
                              <w:pStyle w:val="TAC"/>
                              <w:rPr>
                                <w:sz w:val="14"/>
                                <w:szCs w:val="14"/>
                              </w:rPr>
                            </w:pPr>
                            <w:r w:rsidRPr="00EE4B7C">
                              <w:rPr>
                                <w:sz w:val="14"/>
                                <w:szCs w:val="14"/>
                              </w:rPr>
                              <w:t>11.5</w:t>
                            </w:r>
                          </w:p>
                        </w:tc>
                      </w:tr>
                      <w:tr w:rsidR="00F95D49" w:rsidRPr="00EE4B7C" w14:paraId="1CFF1CDF" w14:textId="77777777" w:rsidTr="00F95D49">
                        <w:trPr>
                          <w:trHeight w:val="872"/>
                        </w:trPr>
                        <w:tc>
                          <w:tcPr>
                            <w:tcW w:w="5428" w:type="dxa"/>
                            <w:gridSpan w:val="2"/>
                            <w:shd w:val="clear" w:color="auto" w:fill="auto"/>
                          </w:tcPr>
                          <w:p w14:paraId="4A98A433" w14:textId="77777777" w:rsidR="00F95D49" w:rsidRPr="00EE4B7C" w:rsidRDefault="00F95D49" w:rsidP="00EE4B7C">
                            <w:pPr>
                              <w:pStyle w:val="TAN"/>
                              <w:rPr>
                                <w:sz w:val="14"/>
                                <w:szCs w:val="14"/>
                              </w:rPr>
                            </w:pPr>
                            <w:r w:rsidRPr="00EE4B7C">
                              <w:rPr>
                                <w:sz w:val="14"/>
                                <w:szCs w:val="14"/>
                              </w:rPr>
                              <w:t>NOTE 1: Minimum EIRP at 50 %-tile CDF is defined as the lower limit without tolerance</w:t>
                            </w:r>
                          </w:p>
                          <w:p w14:paraId="5CE01E81" w14:textId="77777777" w:rsidR="00F95D49" w:rsidRPr="00EE4B7C" w:rsidRDefault="00F95D49"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F95D49" w:rsidRPr="001137C8" w:rsidRDefault="00F95D49" w:rsidP="00EE4B7C">
                      <w:pPr>
                        <w:rPr>
                          <w:sz w:val="20"/>
                          <w:szCs w:val="20"/>
                        </w:rPr>
                      </w:pPr>
                    </w:p>
                  </w:txbxContent>
                </v:textbox>
                <w10:anchorlock/>
              </v:shape>
            </w:pict>
          </mc:Fallback>
        </mc:AlternateContent>
      </w:r>
    </w:p>
    <w:p w14:paraId="229F7F42" w14:textId="77777777" w:rsidR="00356AB0" w:rsidRDefault="00356AB0" w:rsidP="007D1E84"/>
    <w:p w14:paraId="25F96759" w14:textId="7FB13B84" w:rsidR="00B30F6B" w:rsidRDefault="00801B56" w:rsidP="007D1E84">
      <w:r>
        <w:t xml:space="preserve">There is a concern among some operators that NOTE 2 </w:t>
      </w:r>
      <w:r w:rsidR="00204096">
        <w:t xml:space="preserve">in the definition above precludes the applicability of the requirement to UEs which support more than one band.  For operators who own spectrum allocations which span multiple 3GPP bands, and who wish to launch </w:t>
      </w:r>
      <w:r w:rsidR="00905261">
        <w:t>NR FR2</w:t>
      </w:r>
      <w:r w:rsidR="00204096">
        <w:t xml:space="preserve"> devices in the Rel-15 timeframe, the l</w:t>
      </w:r>
      <w:r w:rsidR="00133013">
        <w:t>ack of</w:t>
      </w:r>
      <w:r w:rsidR="00204096">
        <w:t xml:space="preserve"> 3GPP requirements for such UEs may </w:t>
      </w:r>
      <w:r w:rsidR="00905261">
        <w:t>pose</w:t>
      </w:r>
      <w:r w:rsidR="00204096">
        <w:t xml:space="preserve"> a serious risk from the certification perspective.</w:t>
      </w:r>
      <w:r w:rsidR="00097A51">
        <w:br/>
      </w:r>
    </w:p>
    <w:p w14:paraId="7DB371B5" w14:textId="4757259B" w:rsidR="004D767B" w:rsidRDefault="00295C61" w:rsidP="007D1E84">
      <w:r>
        <w:lastRenderedPageBreak/>
        <w:t xml:space="preserve">Similarly, there is a concern among some </w:t>
      </w:r>
      <w:r w:rsidR="00133013">
        <w:t>device vendors</w:t>
      </w:r>
      <w:r>
        <w:t xml:space="preserve"> that NOTE 2 in the definition above precludes the applicability of the requirements to devices which target multi-regional or global SKUs.  </w:t>
      </w:r>
      <w:r w:rsidR="002B4166" w:rsidRPr="002B4166">
        <w:t xml:space="preserve">From the UE design perspective, </w:t>
      </w:r>
      <w:r>
        <w:t>such devices necessitate</w:t>
      </w:r>
      <w:r w:rsidR="002B4166" w:rsidRPr="002B4166">
        <w:t xml:space="preserve"> the integration of an antenna array which supports </w:t>
      </w:r>
      <w:r>
        <w:t xml:space="preserve">multiple or </w:t>
      </w:r>
      <w:r w:rsidR="002B4166" w:rsidRPr="002B4166">
        <w:t>all FR2 bands within the same volume in the platform</w:t>
      </w:r>
      <w:r w:rsidR="002B4166">
        <w:t>.</w:t>
      </w:r>
    </w:p>
    <w:p w14:paraId="6BDC805F" w14:textId="77777777" w:rsidR="00C87333" w:rsidRDefault="00C87333" w:rsidP="007D1E84"/>
    <w:p w14:paraId="779E80C8" w14:textId="33DBE5D8" w:rsidR="00C87333" w:rsidRDefault="00C87333" w:rsidP="00C87333">
      <w:r>
        <w:t xml:space="preserve">For reference, </w:t>
      </w:r>
      <w:r>
        <w:fldChar w:fldCharType="begin"/>
      </w:r>
      <w:r>
        <w:instrText xml:space="preserve"> REF _Ref513477293 \h </w:instrText>
      </w:r>
      <w:r>
        <w:fldChar w:fldCharType="separate"/>
      </w:r>
      <w:r w:rsidR="001F417F">
        <w:t xml:space="preserve">Figure </w:t>
      </w:r>
      <w:r w:rsidR="001F417F">
        <w:rPr>
          <w:noProof/>
        </w:rPr>
        <w:t>1</w:t>
      </w:r>
      <w:r>
        <w:fldChar w:fldCharType="end"/>
      </w:r>
      <w:r>
        <w:t xml:space="preserve"> below illustrates the 3GPP NR FR2 bands in the scope of Rel-15 work.</w:t>
      </w:r>
    </w:p>
    <w:p w14:paraId="16BF70B2" w14:textId="77777777" w:rsidR="00C87333" w:rsidRDefault="00C87333" w:rsidP="00C87333"/>
    <w:p w14:paraId="49530FD7" w14:textId="77777777" w:rsidR="00C87333" w:rsidRDefault="00C87333" w:rsidP="00C87333">
      <w:pPr>
        <w:keepNext/>
        <w:jc w:val="center"/>
      </w:pPr>
      <w:r w:rsidRPr="006A0950">
        <w:rPr>
          <w:noProof/>
        </w:rPr>
        <w:drawing>
          <wp:inline distT="0" distB="0" distL="0" distR="0" wp14:anchorId="19E36B7F" wp14:editId="449F9A9D">
            <wp:extent cx="4711700" cy="233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11700" cy="2336800"/>
                    </a:xfrm>
                    <a:prstGeom prst="rect">
                      <a:avLst/>
                    </a:prstGeom>
                  </pic:spPr>
                </pic:pic>
              </a:graphicData>
            </a:graphic>
          </wp:inline>
        </w:drawing>
      </w:r>
    </w:p>
    <w:p w14:paraId="12938745" w14:textId="713112AD" w:rsidR="00C87333" w:rsidRDefault="00C87333" w:rsidP="00C87333">
      <w:pPr>
        <w:pStyle w:val="Caption"/>
        <w:jc w:val="center"/>
      </w:pPr>
      <w:bookmarkStart w:id="3" w:name="_Ref513477293"/>
      <w:r>
        <w:t xml:space="preserve">Figure </w:t>
      </w:r>
      <w:r>
        <w:rPr>
          <w:noProof/>
        </w:rPr>
        <w:fldChar w:fldCharType="begin"/>
      </w:r>
      <w:r>
        <w:rPr>
          <w:noProof/>
        </w:rPr>
        <w:instrText xml:space="preserve"> SEQ Figure \* ARABIC </w:instrText>
      </w:r>
      <w:r>
        <w:rPr>
          <w:noProof/>
        </w:rPr>
        <w:fldChar w:fldCharType="separate"/>
      </w:r>
      <w:r w:rsidR="001F417F">
        <w:rPr>
          <w:noProof/>
        </w:rPr>
        <w:t>1</w:t>
      </w:r>
      <w:r>
        <w:rPr>
          <w:noProof/>
        </w:rPr>
        <w:fldChar w:fldCharType="end"/>
      </w:r>
      <w:bookmarkEnd w:id="3"/>
      <w:r>
        <w:t>: 3GPP NR FR2 Bands (Rel-15)</w:t>
      </w:r>
    </w:p>
    <w:p w14:paraId="0535AF9B" w14:textId="75E25488" w:rsidR="00C87333" w:rsidRDefault="00745EB5" w:rsidP="007D1E84">
      <w:r w:rsidRPr="00E772BF">
        <w:rPr>
          <w:b/>
        </w:rPr>
        <w:t>Observation</w:t>
      </w:r>
      <w:r w:rsidR="00E772BF" w:rsidRPr="00E772BF">
        <w:rPr>
          <w:b/>
        </w:rPr>
        <w:t xml:space="preserve"> 1</w:t>
      </w:r>
      <w:r w:rsidR="00E772BF">
        <w:t xml:space="preserve">: </w:t>
      </w:r>
      <w:r w:rsidR="00E772BF" w:rsidRPr="00E772BF">
        <w:t>Radiated performance of UEs which support multiple bands is expected to be optimized over the entire supported range of frequencies and is proposed to be relaxed from the single-band requirement</w:t>
      </w:r>
      <w:r w:rsidR="00E772BF">
        <w:t>.</w:t>
      </w:r>
    </w:p>
    <w:p w14:paraId="55D55E4A" w14:textId="77777777" w:rsidR="00B06798" w:rsidRDefault="00B06798" w:rsidP="007D1E84"/>
    <w:p w14:paraId="11DEF4D7" w14:textId="024D0129" w:rsidR="00B06798" w:rsidRDefault="00B06798" w:rsidP="007D1E84">
      <w:r>
        <w:t>A</w:t>
      </w:r>
      <w:r w:rsidRPr="00B02B2B">
        <w:t xml:space="preserve"> multi-band framework with ΔT</w:t>
      </w:r>
      <w:r w:rsidRPr="00B02B2B">
        <w:rPr>
          <w:vertAlign w:val="subscript"/>
        </w:rPr>
        <w:t>MB</w:t>
      </w:r>
      <w:r w:rsidRPr="00B02B2B">
        <w:t xml:space="preserve"> relaxations was proposed in </w:t>
      </w:r>
      <w:r>
        <w:fldChar w:fldCharType="begin"/>
      </w:r>
      <w:r>
        <w:instrText xml:space="preserve"> REF _Ref515654790 \r \h </w:instrText>
      </w:r>
      <w:r>
        <w:fldChar w:fldCharType="separate"/>
      </w:r>
      <w:r w:rsidR="001F417F">
        <w:t>[9]</w:t>
      </w:r>
      <w:r>
        <w:fldChar w:fldCharType="end"/>
      </w:r>
      <w:r>
        <w:t xml:space="preserve"> and </w:t>
      </w:r>
      <w:r>
        <w:fldChar w:fldCharType="begin"/>
      </w:r>
      <w:r>
        <w:instrText xml:space="preserve"> REF _Ref515654791 \r \h </w:instrText>
      </w:r>
      <w:r>
        <w:fldChar w:fldCharType="separate"/>
      </w:r>
      <w:r w:rsidR="001F417F">
        <w:t>[10]</w:t>
      </w:r>
      <w:r>
        <w:fldChar w:fldCharType="end"/>
      </w:r>
      <w:r>
        <w:t xml:space="preserve">.  The multi-band framework was fully described and summarized in </w:t>
      </w:r>
      <w:r>
        <w:fldChar w:fldCharType="begin"/>
      </w:r>
      <w:r>
        <w:instrText xml:space="preserve"> REF _Ref515654818 \r \h </w:instrText>
      </w:r>
      <w:r>
        <w:fldChar w:fldCharType="separate"/>
      </w:r>
      <w:r w:rsidR="001F417F">
        <w:t>[11]</w:t>
      </w:r>
      <w:r>
        <w:fldChar w:fldCharType="end"/>
      </w:r>
      <w:r>
        <w:t xml:space="preserve"> (although it was not agreed).  This paper provides a comprehensive analysis of the peak EIRP and spherical coverage metrics for two multi-band scenarios.</w:t>
      </w:r>
    </w:p>
    <w:p w14:paraId="6B85F281" w14:textId="60931927" w:rsidR="0004778C" w:rsidRPr="0004778C" w:rsidRDefault="001137C8" w:rsidP="0004778C">
      <w:pPr>
        <w:pStyle w:val="Heading2"/>
      </w:pPr>
      <w:r>
        <w:t>Analysis</w:t>
      </w:r>
      <w:r w:rsidR="00C87333">
        <w:t xml:space="preserve"> of intra-band performance variation</w:t>
      </w:r>
    </w:p>
    <w:p w14:paraId="0CB533D4" w14:textId="21760EDF" w:rsidR="00DC049B" w:rsidRDefault="002A7C3D" w:rsidP="00BD4194">
      <w:pPr>
        <w:rPr>
          <w:lang w:eastAsia="ja-JP" w:bidi="hi-IN"/>
        </w:rPr>
      </w:pPr>
      <w:r>
        <w:rPr>
          <w:lang w:eastAsia="ja-JP" w:bidi="hi-IN"/>
        </w:rPr>
        <w:t>During the peak EIRP discussions, the in-depth derivation of the parameters which impact peak EIRP was provided in</w:t>
      </w:r>
      <w:r w:rsidR="000F1261">
        <w:rPr>
          <w:lang w:eastAsia="ja-JP" w:bidi="hi-IN"/>
        </w:rPr>
        <w:t xml:space="preserve"> </w:t>
      </w:r>
      <w:r w:rsidR="000F1261">
        <w:rPr>
          <w:lang w:eastAsia="ja-JP" w:bidi="hi-IN"/>
        </w:rPr>
        <w:fldChar w:fldCharType="begin"/>
      </w:r>
      <w:r w:rsidR="000F1261">
        <w:rPr>
          <w:lang w:eastAsia="ja-JP" w:bidi="hi-IN"/>
        </w:rPr>
        <w:instrText xml:space="preserve"> REF _Ref515655298 \r \h </w:instrText>
      </w:r>
      <w:r w:rsidR="000F1261">
        <w:rPr>
          <w:lang w:eastAsia="ja-JP" w:bidi="hi-IN"/>
        </w:rPr>
      </w:r>
      <w:r w:rsidR="000F1261">
        <w:rPr>
          <w:lang w:eastAsia="ja-JP" w:bidi="hi-IN"/>
        </w:rPr>
        <w:fldChar w:fldCharType="separate"/>
      </w:r>
      <w:r w:rsidR="001F417F">
        <w:rPr>
          <w:lang w:eastAsia="ja-JP" w:bidi="hi-IN"/>
        </w:rPr>
        <w:t>[7]</w:t>
      </w:r>
      <w:r w:rsidR="000F1261">
        <w:rPr>
          <w:lang w:eastAsia="ja-JP" w:bidi="hi-IN"/>
        </w:rPr>
        <w:fldChar w:fldCharType="end"/>
      </w:r>
      <w:r>
        <w:rPr>
          <w:lang w:eastAsia="ja-JP" w:bidi="hi-IN"/>
        </w:rPr>
        <w:t>.  One factor (“antenna roll-off loss vs. frequency</w:t>
      </w:r>
      <w:r w:rsidR="00DC049B">
        <w:rPr>
          <w:lang w:eastAsia="ja-JP" w:bidi="hi-IN"/>
        </w:rPr>
        <w:t>”</w:t>
      </w:r>
      <w:r>
        <w:rPr>
          <w:lang w:eastAsia="ja-JP" w:bidi="hi-IN"/>
        </w:rPr>
        <w:t>) quantified the intra-band variation of peak EIRP.  This factor was d</w:t>
      </w:r>
      <w:r w:rsidR="00DC049B">
        <w:rPr>
          <w:lang w:eastAsia="ja-JP" w:bidi="hi-IN"/>
        </w:rPr>
        <w:t>escribed in the following way:</w:t>
      </w:r>
    </w:p>
    <w:p w14:paraId="1E921453" w14:textId="77777777" w:rsidR="00DC049B" w:rsidRPr="00DC049B" w:rsidRDefault="002A7C3D" w:rsidP="00DC049B">
      <w:pPr>
        <w:ind w:left="288"/>
        <w:rPr>
          <w:i/>
          <w:lang w:eastAsia="ja-JP" w:bidi="hi-IN"/>
        </w:rPr>
      </w:pPr>
      <w:r w:rsidRPr="00DC049B">
        <w:rPr>
          <w:i/>
          <w:lang w:eastAsia="ja-JP" w:bidi="hi-IN"/>
        </w:rPr>
        <w:t>Accounts for frequency-dependent degradation in element gain and assuming the antenna covers both frequency ranges</w:t>
      </w:r>
      <w:r w:rsidR="00BE227B" w:rsidRPr="00DC049B">
        <w:rPr>
          <w:i/>
          <w:lang w:eastAsia="ja-JP" w:bidi="hi-IN"/>
        </w:rPr>
        <w:t>.</w:t>
      </w:r>
    </w:p>
    <w:p w14:paraId="6522727E" w14:textId="77777777" w:rsidR="00DC049B" w:rsidRDefault="00DC049B" w:rsidP="00BD4194">
      <w:pPr>
        <w:rPr>
          <w:lang w:eastAsia="ja-JP" w:bidi="hi-IN"/>
        </w:rPr>
      </w:pPr>
    </w:p>
    <w:p w14:paraId="758F2A68" w14:textId="4EA933F9" w:rsidR="00BD4194" w:rsidRDefault="00BE227B" w:rsidP="00BD4194">
      <w:pPr>
        <w:rPr>
          <w:lang w:eastAsia="ja-JP" w:bidi="hi-IN"/>
        </w:rPr>
      </w:pPr>
      <w:r>
        <w:rPr>
          <w:lang w:eastAsia="ja-JP" w:bidi="hi-IN"/>
        </w:rPr>
        <w:t>It</w:t>
      </w:r>
      <w:r w:rsidR="002A7C3D">
        <w:rPr>
          <w:lang w:eastAsia="ja-JP" w:bidi="hi-IN"/>
        </w:rPr>
        <w:t xml:space="preserve"> </w:t>
      </w:r>
      <w:r>
        <w:rPr>
          <w:lang w:eastAsia="ja-JP" w:bidi="hi-IN"/>
        </w:rPr>
        <w:t>was quantified to have an impact between 0.5 and 3.0 dB (with the most common value of 2.0 dB) for 28 GHz and between 1.0 and 2.5 dB (with the most common value of 2.5 dB)</w:t>
      </w:r>
      <w:r w:rsidR="00464A0E">
        <w:rPr>
          <w:lang w:eastAsia="ja-JP" w:bidi="hi-IN"/>
        </w:rPr>
        <w:t xml:space="preserve"> for 39 GHz</w:t>
      </w:r>
      <w:r>
        <w:rPr>
          <w:lang w:eastAsia="ja-JP" w:bidi="hi-IN"/>
        </w:rPr>
        <w:t>.</w:t>
      </w:r>
    </w:p>
    <w:p w14:paraId="105AC16F" w14:textId="77777777" w:rsidR="00EE2255" w:rsidRDefault="00EE2255" w:rsidP="00BD4194">
      <w:pPr>
        <w:rPr>
          <w:lang w:eastAsia="ja-JP" w:bidi="hi-IN"/>
        </w:rPr>
      </w:pPr>
    </w:p>
    <w:p w14:paraId="04BB774D" w14:textId="41DD51E3" w:rsidR="00EE2255" w:rsidRDefault="00EE2255" w:rsidP="00BD4194">
      <w:pPr>
        <w:rPr>
          <w:lang w:eastAsia="ja-JP" w:bidi="hi-IN"/>
        </w:rPr>
      </w:pPr>
      <w:r w:rsidRPr="00EE2255">
        <w:rPr>
          <w:b/>
          <w:lang w:eastAsia="ja-JP" w:bidi="hi-IN"/>
        </w:rPr>
        <w:t xml:space="preserve">Observation </w:t>
      </w:r>
      <w:r w:rsidR="000F1261">
        <w:rPr>
          <w:b/>
          <w:lang w:eastAsia="ja-JP" w:bidi="hi-IN"/>
        </w:rPr>
        <w:t>2</w:t>
      </w:r>
      <w:r>
        <w:rPr>
          <w:lang w:eastAsia="ja-JP" w:bidi="hi-IN"/>
        </w:rPr>
        <w:t>: The intra-band variation of peak EIRP is 2.0 dB for 28 GHz and 2</w:t>
      </w:r>
      <w:r w:rsidR="00B02B2B">
        <w:rPr>
          <w:lang w:eastAsia="ja-JP" w:bidi="hi-IN"/>
        </w:rPr>
        <w:t>.5 dB for 39 GHz and was included in the definition of minimum peak EIRP in the RAN4 specification.</w:t>
      </w:r>
    </w:p>
    <w:p w14:paraId="26DC6C63" w14:textId="77777777" w:rsidR="00BE227B" w:rsidRDefault="00BE227B" w:rsidP="00BD4194">
      <w:pPr>
        <w:rPr>
          <w:lang w:eastAsia="ja-JP" w:bidi="hi-IN"/>
        </w:rPr>
      </w:pPr>
    </w:p>
    <w:p w14:paraId="7136DA45" w14:textId="0BDA872A" w:rsidR="002A7C3D" w:rsidRDefault="00BE227B" w:rsidP="00BD4194">
      <w:pPr>
        <w:rPr>
          <w:lang w:eastAsia="ja-JP" w:bidi="hi-IN"/>
        </w:rPr>
      </w:pPr>
      <w:r>
        <w:rPr>
          <w:lang w:eastAsia="ja-JP" w:bidi="hi-IN"/>
        </w:rPr>
        <w:t xml:space="preserve">When considering spherical coverage performance of the UE, variation in gain for directions other than the beam peak direction also contributes to the overall performance.  To quantify this effect, Model 3 EIRP CDF performance was simulated at 8 frequency points:  </w:t>
      </w:r>
      <w:r w:rsidR="00D6157E">
        <w:rPr>
          <w:lang w:eastAsia="ja-JP" w:bidi="hi-IN"/>
        </w:rPr>
        <w:t>(</w:t>
      </w:r>
      <w:r>
        <w:rPr>
          <w:lang w:eastAsia="ja-JP" w:bidi="hi-IN"/>
        </w:rPr>
        <w:t>24, 26, 28, 30</w:t>
      </w:r>
      <w:r w:rsidR="00D6157E">
        <w:rPr>
          <w:lang w:eastAsia="ja-JP" w:bidi="hi-IN"/>
        </w:rPr>
        <w:t>)</w:t>
      </w:r>
      <w:r>
        <w:rPr>
          <w:lang w:eastAsia="ja-JP" w:bidi="hi-IN"/>
        </w:rPr>
        <w:t xml:space="preserve"> GHz and </w:t>
      </w:r>
      <w:r w:rsidR="00D6157E">
        <w:rPr>
          <w:lang w:eastAsia="ja-JP" w:bidi="hi-IN"/>
        </w:rPr>
        <w:t>(</w:t>
      </w:r>
      <w:r>
        <w:rPr>
          <w:lang w:eastAsia="ja-JP" w:bidi="hi-IN"/>
        </w:rPr>
        <w:t>37, 39, 41, 43</w:t>
      </w:r>
      <w:r w:rsidR="00D6157E">
        <w:rPr>
          <w:lang w:eastAsia="ja-JP" w:bidi="hi-IN"/>
        </w:rPr>
        <w:t>)</w:t>
      </w:r>
      <w:r>
        <w:rPr>
          <w:lang w:eastAsia="ja-JP" w:bidi="hi-IN"/>
        </w:rPr>
        <w:t xml:space="preserve"> GHz.  After normalizing the simulations, </w:t>
      </w:r>
      <w:r>
        <w:rPr>
          <w:lang w:eastAsia="ja-JP" w:bidi="hi-IN"/>
        </w:rPr>
        <w:fldChar w:fldCharType="begin"/>
      </w:r>
      <w:r>
        <w:rPr>
          <w:lang w:eastAsia="ja-JP" w:bidi="hi-IN"/>
        </w:rPr>
        <w:instrText xml:space="preserve"> REF _Ref513449793 \h </w:instrText>
      </w:r>
      <w:r>
        <w:rPr>
          <w:lang w:eastAsia="ja-JP" w:bidi="hi-IN"/>
        </w:rPr>
      </w:r>
      <w:r>
        <w:rPr>
          <w:lang w:eastAsia="ja-JP" w:bidi="hi-IN"/>
        </w:rPr>
        <w:fldChar w:fldCharType="separate"/>
      </w:r>
      <w:r w:rsidR="001F417F">
        <w:t xml:space="preserve">Figure </w:t>
      </w:r>
      <w:r w:rsidR="001F417F">
        <w:rPr>
          <w:noProof/>
        </w:rPr>
        <w:t>2</w:t>
      </w:r>
      <w:r>
        <w:rPr>
          <w:lang w:eastAsia="ja-JP" w:bidi="hi-IN"/>
        </w:rPr>
        <w:fldChar w:fldCharType="end"/>
      </w:r>
      <w:r w:rsidR="000F1261">
        <w:rPr>
          <w:lang w:eastAsia="ja-JP" w:bidi="hi-IN"/>
        </w:rPr>
        <w:t xml:space="preserve">, taken from </w:t>
      </w:r>
      <w:r w:rsidR="000F1261">
        <w:rPr>
          <w:lang w:eastAsia="ja-JP" w:bidi="hi-IN"/>
        </w:rPr>
        <w:fldChar w:fldCharType="begin"/>
      </w:r>
      <w:r w:rsidR="000F1261">
        <w:rPr>
          <w:lang w:eastAsia="ja-JP" w:bidi="hi-IN"/>
        </w:rPr>
        <w:instrText xml:space="preserve"> REF _Ref515655360 \r \h </w:instrText>
      </w:r>
      <w:r w:rsidR="000F1261">
        <w:rPr>
          <w:lang w:eastAsia="ja-JP" w:bidi="hi-IN"/>
        </w:rPr>
      </w:r>
      <w:r w:rsidR="000F1261">
        <w:rPr>
          <w:lang w:eastAsia="ja-JP" w:bidi="hi-IN"/>
        </w:rPr>
        <w:fldChar w:fldCharType="separate"/>
      </w:r>
      <w:r w:rsidR="001F417F">
        <w:rPr>
          <w:lang w:eastAsia="ja-JP" w:bidi="hi-IN"/>
        </w:rPr>
        <w:t>[8]</w:t>
      </w:r>
      <w:r w:rsidR="000F1261">
        <w:rPr>
          <w:lang w:eastAsia="ja-JP" w:bidi="hi-IN"/>
        </w:rPr>
        <w:fldChar w:fldCharType="end"/>
      </w:r>
      <w:r w:rsidR="000F1261">
        <w:rPr>
          <w:lang w:eastAsia="ja-JP" w:bidi="hi-IN"/>
        </w:rPr>
        <w:t>,</w:t>
      </w:r>
      <w:r>
        <w:rPr>
          <w:lang w:eastAsia="ja-JP" w:bidi="hi-IN"/>
        </w:rPr>
        <w:t xml:space="preserve"> illustrates the intra-band variation of performance.</w:t>
      </w:r>
    </w:p>
    <w:p w14:paraId="60606DC5" w14:textId="77777777" w:rsidR="002A7C3D" w:rsidRDefault="002A7C3D" w:rsidP="00BD4194">
      <w:pPr>
        <w:rPr>
          <w:lang w:eastAsia="ja-JP" w:bidi="hi-IN"/>
        </w:rPr>
      </w:pPr>
    </w:p>
    <w:p w14:paraId="6E5FFD33" w14:textId="77777777" w:rsidR="002A7C3D" w:rsidRPr="00BD4194" w:rsidRDefault="002A7C3D" w:rsidP="00BD4194">
      <w:pPr>
        <w:rPr>
          <w:lang w:eastAsia="ja-JP" w:bidi="hi-IN"/>
        </w:rPr>
      </w:pPr>
    </w:p>
    <w:p w14:paraId="7381772C" w14:textId="77777777" w:rsidR="002A5D92" w:rsidRDefault="002A5D92" w:rsidP="002A5D92">
      <w:pPr>
        <w:keepNext/>
        <w:jc w:val="center"/>
      </w:pPr>
      <w:r>
        <w:lastRenderedPageBreak/>
        <w:t>a)</w:t>
      </w:r>
      <w:r w:rsidR="00A879F9" w:rsidRPr="00A879F9">
        <w:rPr>
          <w:noProof/>
        </w:rPr>
        <w:t xml:space="preserve"> </w:t>
      </w:r>
      <w:r w:rsidR="00A879F9" w:rsidRPr="00A879F9">
        <w:rPr>
          <w:noProof/>
        </w:rPr>
        <w:drawing>
          <wp:inline distT="0" distB="0" distL="0" distR="0" wp14:anchorId="2CC689DD" wp14:editId="57A3BF85">
            <wp:extent cx="2641600" cy="2070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41600" cy="2070100"/>
                    </a:xfrm>
                    <a:prstGeom prst="rect">
                      <a:avLst/>
                    </a:prstGeom>
                  </pic:spPr>
                </pic:pic>
              </a:graphicData>
            </a:graphic>
          </wp:inline>
        </w:drawing>
      </w:r>
      <w:r>
        <w:t>b)</w:t>
      </w:r>
      <w:r w:rsidR="00A879F9" w:rsidRPr="00A879F9">
        <w:rPr>
          <w:noProof/>
        </w:rPr>
        <w:t xml:space="preserve"> </w:t>
      </w:r>
      <w:r w:rsidR="00A879F9" w:rsidRPr="00A879F9">
        <w:rPr>
          <w:noProof/>
        </w:rPr>
        <w:drawing>
          <wp:inline distT="0" distB="0" distL="0" distR="0" wp14:anchorId="3FF74229" wp14:editId="0BB1E781">
            <wp:extent cx="2641600" cy="2095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1600" cy="2095500"/>
                    </a:xfrm>
                    <a:prstGeom prst="rect">
                      <a:avLst/>
                    </a:prstGeom>
                  </pic:spPr>
                </pic:pic>
              </a:graphicData>
            </a:graphic>
          </wp:inline>
        </w:drawing>
      </w:r>
      <w:r w:rsidRPr="002A5D92">
        <w:rPr>
          <w:noProof/>
        </w:rPr>
        <w:t xml:space="preserve"> </w:t>
      </w:r>
    </w:p>
    <w:p w14:paraId="48C5D7AF" w14:textId="3CBAE198" w:rsidR="002A5D92" w:rsidRDefault="002A5D92" w:rsidP="002A5D92">
      <w:pPr>
        <w:pStyle w:val="Caption"/>
        <w:jc w:val="center"/>
        <w:rPr>
          <w:noProof/>
        </w:rPr>
      </w:pPr>
      <w:bookmarkStart w:id="4" w:name="_Ref513449793"/>
      <w:r>
        <w:t xml:space="preserve">Figure </w:t>
      </w:r>
      <w:r w:rsidR="00A65B9E">
        <w:rPr>
          <w:noProof/>
        </w:rPr>
        <w:fldChar w:fldCharType="begin"/>
      </w:r>
      <w:r w:rsidR="00A65B9E">
        <w:rPr>
          <w:noProof/>
        </w:rPr>
        <w:instrText xml:space="preserve"> SEQ Figure \* ARABIC </w:instrText>
      </w:r>
      <w:r w:rsidR="00A65B9E">
        <w:rPr>
          <w:noProof/>
        </w:rPr>
        <w:fldChar w:fldCharType="separate"/>
      </w:r>
      <w:r w:rsidR="001F417F">
        <w:rPr>
          <w:noProof/>
        </w:rPr>
        <w:t>2</w:t>
      </w:r>
      <w:r w:rsidR="00A65B9E">
        <w:rPr>
          <w:noProof/>
        </w:rPr>
        <w:fldChar w:fldCharType="end"/>
      </w:r>
      <w:bookmarkEnd w:id="4"/>
      <w:r>
        <w:t xml:space="preserve">: EIRP CDF variation across a) 28 GHz and b) 39 GHz bands </w:t>
      </w:r>
      <w:r w:rsidR="000F1261">
        <w:fldChar w:fldCharType="begin"/>
      </w:r>
      <w:r w:rsidR="000F1261">
        <w:instrText xml:space="preserve"> REF _Ref515655360 \r \h </w:instrText>
      </w:r>
      <w:r w:rsidR="000F1261">
        <w:fldChar w:fldCharType="separate"/>
      </w:r>
      <w:r w:rsidR="001F417F">
        <w:t>[8]</w:t>
      </w:r>
      <w:r w:rsidR="000F1261">
        <w:fldChar w:fldCharType="end"/>
      </w:r>
    </w:p>
    <w:p w14:paraId="3CD03E33" w14:textId="77777777" w:rsidR="00A450FC" w:rsidRDefault="00A450FC" w:rsidP="00A450FC"/>
    <w:p w14:paraId="1BEEF41C" w14:textId="06D1E4B7" w:rsidR="00EE2255" w:rsidRDefault="00A450FC" w:rsidP="008303FD">
      <w:r>
        <w:t xml:space="preserve">Because the FR2 power class definition defines limits on minimum performance, rather than nominal, the requirement needs to </w:t>
      </w:r>
      <w:r w:rsidR="00745EB5">
        <w:t>consider</w:t>
      </w:r>
      <w:r>
        <w:t xml:space="preserve"> the intra-</w:t>
      </w:r>
      <w:r w:rsidR="00D6157E">
        <w:t>band</w:t>
      </w:r>
      <w:r>
        <w:t xml:space="preserve"> variability of the E</w:t>
      </w:r>
      <w:r w:rsidR="00EE2255">
        <w:t>IRP CDF.</w:t>
      </w:r>
    </w:p>
    <w:p w14:paraId="391797E2" w14:textId="77777777" w:rsidR="00EE2255" w:rsidRDefault="00EE2255" w:rsidP="008303FD"/>
    <w:p w14:paraId="592A9E67" w14:textId="561AD9CC" w:rsidR="00362514" w:rsidRDefault="00EE2255" w:rsidP="008303FD">
      <w:r w:rsidRPr="00EE2255">
        <w:rPr>
          <w:b/>
        </w:rPr>
        <w:t xml:space="preserve">Observation </w:t>
      </w:r>
      <w:r w:rsidR="00B30F6B">
        <w:rPr>
          <w:b/>
        </w:rPr>
        <w:t>3</w:t>
      </w:r>
      <w:r>
        <w:t xml:space="preserve">: </w:t>
      </w:r>
      <w:r w:rsidR="0031153C">
        <w:t>I</w:t>
      </w:r>
      <w:r w:rsidR="002A5D92" w:rsidRPr="002A5D92">
        <w:t xml:space="preserve">ntra-band variation of the </w:t>
      </w:r>
      <w:r w:rsidR="00B02B2B">
        <w:t xml:space="preserve">EIRP at the 50%-tile </w:t>
      </w:r>
      <w:r w:rsidR="002A5D92" w:rsidRPr="002A5D92">
        <w:t>CDF</w:t>
      </w:r>
      <w:r w:rsidR="00464A0E">
        <w:t xml:space="preserve"> exceeds the variation of peak EIRP and</w:t>
      </w:r>
      <w:r w:rsidR="00B02B2B">
        <w:t xml:space="preserve"> is nearly 3.0 dB across the 28 GHz </w:t>
      </w:r>
      <w:r w:rsidR="00970949">
        <w:t>frequency sub-range</w:t>
      </w:r>
      <w:r w:rsidR="00B02B2B">
        <w:t xml:space="preserve"> and nearly 4.0 dB across the 39 GHz </w:t>
      </w:r>
      <w:r w:rsidR="00970949">
        <w:t>frequency sub-range</w:t>
      </w:r>
      <w:r w:rsidR="00B02B2B">
        <w:t>.</w:t>
      </w:r>
    </w:p>
    <w:p w14:paraId="2EB2F27B" w14:textId="77777777" w:rsidR="006A0950" w:rsidRDefault="006A0950" w:rsidP="008303FD"/>
    <w:p w14:paraId="5E6A9278" w14:textId="61E95BD7" w:rsidR="00492B8A" w:rsidRDefault="0031153C" w:rsidP="008303FD">
      <w:r>
        <w:t>Although</w:t>
      </w:r>
      <w:r w:rsidR="00492B8A">
        <w:t xml:space="preserve"> intra-band variation was </w:t>
      </w:r>
      <w:r>
        <w:t>identified as a factor impacting spherical coverage performance during the discussion related to the single-band spherical coverage requirement, it became difficult to account for in the eventual agreements.  When considering UEs which support multiple bands</w:t>
      </w:r>
      <w:r w:rsidR="008468AF">
        <w:t>,</w:t>
      </w:r>
      <w:r>
        <w:t xml:space="preserve"> especially the case of a multi-band UE supporting all FR2 bands, the variation across the entire supported frequency range can be more easily quantified and accounted for in the 3GPP requirements</w:t>
      </w:r>
      <w:r w:rsidR="004B36BE">
        <w:t xml:space="preserve"> in the context of the multi-band framework for power class 3</w:t>
      </w:r>
      <w:r>
        <w:t>.</w:t>
      </w:r>
    </w:p>
    <w:p w14:paraId="2343C496" w14:textId="27AF294E" w:rsidR="00492B8A" w:rsidRPr="0004778C" w:rsidRDefault="00492B8A" w:rsidP="00492B8A">
      <w:pPr>
        <w:pStyle w:val="Heading2"/>
      </w:pPr>
      <w:r>
        <w:t>Analysis of multi-band performance variation</w:t>
      </w:r>
    </w:p>
    <w:p w14:paraId="4051C624" w14:textId="0C95420C" w:rsidR="00F6583A" w:rsidRDefault="00F6583A" w:rsidP="00492B8A">
      <w:r>
        <w:t>T</w:t>
      </w:r>
      <w:r w:rsidR="00492B8A">
        <w:t>he impact of joint optimization across both 28 GHz and 39 GHz frequency ranges on the</w:t>
      </w:r>
      <w:r>
        <w:t xml:space="preserve"> peak EIRP and EIRP at</w:t>
      </w:r>
      <w:r w:rsidR="00492B8A">
        <w:t xml:space="preserve"> 50%-tile CDF </w:t>
      </w:r>
      <w:r>
        <w:t>can be quantified by considering two sets of spherical coverage CDF simulations:  one set assumes the UE supports all FR2 bands (</w:t>
      </w:r>
      <w:r w:rsidRPr="00F6583A">
        <w:t xml:space="preserve">n257, n258, n260, </w:t>
      </w:r>
      <w:r>
        <w:t xml:space="preserve">and </w:t>
      </w:r>
      <w:r w:rsidRPr="00F6583A">
        <w:t>n261</w:t>
      </w:r>
      <w:r w:rsidR="00766CD5">
        <w:t>; lebeled Model 6</w:t>
      </w:r>
      <w:r>
        <w:t>), while another set assumes the UE supports a single FR2 band</w:t>
      </w:r>
      <w:r w:rsidR="00766CD5">
        <w:t xml:space="preserve"> (labeled Model 4a and 4b)</w:t>
      </w:r>
      <w:r>
        <w:t>.</w:t>
      </w:r>
      <w:r w:rsidR="00386FB4">
        <w:t xml:space="preserve">  </w:t>
      </w:r>
      <w:r w:rsidR="00EA5171">
        <w:t>Model 6 consists of two array designs:  one</w:t>
      </w:r>
      <w:r w:rsidR="00EA5171" w:rsidRPr="00EA5171">
        <w:t xml:space="preserve"> design </w:t>
      </w:r>
      <w:r w:rsidR="00EA5171">
        <w:t>covers the frequency range from</w:t>
      </w:r>
      <w:r w:rsidR="00EA5171" w:rsidRPr="00EA5171">
        <w:t xml:space="preserve"> 24</w:t>
      </w:r>
      <w:r w:rsidR="00EA5171">
        <w:t xml:space="preserve"> to </w:t>
      </w:r>
      <w:r w:rsidR="00EA5171" w:rsidRPr="00EA5171">
        <w:t>30</w:t>
      </w:r>
      <w:r w:rsidR="00EA5171">
        <w:t xml:space="preserve"> </w:t>
      </w:r>
      <w:r w:rsidR="00EA5171" w:rsidRPr="00EA5171">
        <w:t xml:space="preserve">GHz, and another co-located </w:t>
      </w:r>
      <w:r w:rsidR="00EA5171">
        <w:t xml:space="preserve">design </w:t>
      </w:r>
      <w:r w:rsidR="00EA5171" w:rsidRPr="00EA5171">
        <w:t>cover</w:t>
      </w:r>
      <w:r w:rsidR="00EA5171">
        <w:t>s</w:t>
      </w:r>
      <w:r w:rsidR="00EA5171" w:rsidRPr="00EA5171">
        <w:t xml:space="preserve"> </w:t>
      </w:r>
      <w:r w:rsidR="00EA5171">
        <w:t xml:space="preserve">the frequency range from </w:t>
      </w:r>
      <w:r w:rsidR="00EA5171" w:rsidRPr="00EA5171">
        <w:t>37</w:t>
      </w:r>
      <w:r w:rsidR="00EA5171">
        <w:t xml:space="preserve"> to </w:t>
      </w:r>
      <w:r w:rsidR="00EA5171" w:rsidRPr="00EA5171">
        <w:t>40 GHz</w:t>
      </w:r>
      <w:r w:rsidR="00EA5171">
        <w:t xml:space="preserve">.  </w:t>
      </w:r>
      <w:r w:rsidR="00386FB4">
        <w:t>Additional detail about the simulation assumption</w:t>
      </w:r>
      <w:r w:rsidR="00E41504">
        <w:t>s</w:t>
      </w:r>
      <w:r w:rsidR="00386FB4">
        <w:t xml:space="preserve"> is provided in the Annex.</w:t>
      </w:r>
    </w:p>
    <w:p w14:paraId="33043564" w14:textId="77777777" w:rsidR="00633B27" w:rsidRDefault="00633B27" w:rsidP="00492B8A"/>
    <w:p w14:paraId="08E2DAF8" w14:textId="77777777" w:rsidR="00F7566D" w:rsidRDefault="00633B27" w:rsidP="00492B8A">
      <w:r>
        <w:t>The single-band result is taken as the baseline and is co</w:t>
      </w:r>
      <w:r w:rsidR="00292F31">
        <w:t>mpared to the multi-band result</w:t>
      </w:r>
      <w:r>
        <w:t>; differences in the performance of peak EIRP and EIRP at 50%-tile CDF metrics are quantified in the analysis.</w:t>
      </w:r>
    </w:p>
    <w:p w14:paraId="7F173A75" w14:textId="77777777" w:rsidR="00F7566D" w:rsidRDefault="00F7566D" w:rsidP="00492B8A"/>
    <w:p w14:paraId="43810BDA" w14:textId="325B7E3E" w:rsidR="00633B27" w:rsidRDefault="00633B27" w:rsidP="00492B8A">
      <w:r>
        <w:fldChar w:fldCharType="begin"/>
      </w:r>
      <w:r>
        <w:instrText xml:space="preserve"> REF _Ref520383311 \h </w:instrText>
      </w:r>
      <w:r>
        <w:fldChar w:fldCharType="separate"/>
      </w:r>
      <w:r w:rsidR="001F417F">
        <w:t xml:space="preserve">Figure </w:t>
      </w:r>
      <w:r w:rsidR="001F417F">
        <w:rPr>
          <w:noProof/>
        </w:rPr>
        <w:t>3</w:t>
      </w:r>
      <w:r>
        <w:fldChar w:fldCharType="end"/>
      </w:r>
      <w:r>
        <w:t xml:space="preserve"> below illustrates the results</w:t>
      </w:r>
      <w:r w:rsidR="00F7566D">
        <w:t xml:space="preserve"> for 28 GHz</w:t>
      </w:r>
      <w:r>
        <w:t>.</w:t>
      </w:r>
    </w:p>
    <w:p w14:paraId="2435C9F0" w14:textId="77777777" w:rsidR="00F6583A" w:rsidRDefault="00F6583A" w:rsidP="00492B8A"/>
    <w:p w14:paraId="7BCEFB95" w14:textId="4094C2F3" w:rsidR="00633B27" w:rsidRDefault="00633B27" w:rsidP="00633B27">
      <w:pPr>
        <w:keepNext/>
        <w:jc w:val="center"/>
      </w:pPr>
      <w:r>
        <w:lastRenderedPageBreak/>
        <w:t>a)</w:t>
      </w:r>
      <w:r w:rsidRPr="00633B27">
        <w:rPr>
          <w:noProof/>
        </w:rPr>
        <w:drawing>
          <wp:inline distT="0" distB="0" distL="0" distR="0" wp14:anchorId="7956E914" wp14:editId="13CA42EA">
            <wp:extent cx="2880360" cy="21602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360" cy="2160270"/>
                    </a:xfrm>
                    <a:prstGeom prst="rect">
                      <a:avLst/>
                    </a:prstGeom>
                  </pic:spPr>
                </pic:pic>
              </a:graphicData>
            </a:graphic>
          </wp:inline>
        </w:drawing>
      </w:r>
      <w:r>
        <w:t>b)</w:t>
      </w:r>
      <w:r w:rsidRPr="00633B27">
        <w:rPr>
          <w:noProof/>
        </w:rPr>
        <w:drawing>
          <wp:inline distT="0" distB="0" distL="0" distR="0" wp14:anchorId="40C73635" wp14:editId="30E50102">
            <wp:extent cx="2880360" cy="21602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360" cy="2160270"/>
                    </a:xfrm>
                    <a:prstGeom prst="rect">
                      <a:avLst/>
                    </a:prstGeom>
                  </pic:spPr>
                </pic:pic>
              </a:graphicData>
            </a:graphic>
          </wp:inline>
        </w:drawing>
      </w:r>
    </w:p>
    <w:p w14:paraId="3E90CE4F" w14:textId="6D64C0EA" w:rsidR="00F6583A" w:rsidRDefault="00633B27" w:rsidP="00633B27">
      <w:pPr>
        <w:pStyle w:val="Caption"/>
        <w:jc w:val="center"/>
      </w:pPr>
      <w:bookmarkStart w:id="5" w:name="_Ref520383311"/>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1F417F">
        <w:rPr>
          <w:noProof/>
        </w:rPr>
        <w:t>3</w:t>
      </w:r>
      <w:r w:rsidR="003B034A">
        <w:rPr>
          <w:noProof/>
        </w:rPr>
        <w:fldChar w:fldCharType="end"/>
      </w:r>
      <w:bookmarkEnd w:id="5"/>
      <w:r>
        <w:t>: Multi-band analysis for 28 GHz</w:t>
      </w:r>
    </w:p>
    <w:p w14:paraId="3F39071D" w14:textId="77777777" w:rsidR="00F6583A" w:rsidRDefault="00F6583A" w:rsidP="00492B8A"/>
    <w:p w14:paraId="02E73BA3" w14:textId="7B4DC930" w:rsidR="00766CD5" w:rsidRDefault="00766CD5" w:rsidP="00492B8A">
      <w:r>
        <w:t>Figure 3a illustrates the EIRP CDF for the single band reference (Model 4a, black curve) and EIRP CDF curves for three frequency points of the multi-band design (Model 6, dotted magenta, black, and blue curves).</w:t>
      </w:r>
    </w:p>
    <w:p w14:paraId="77F81269" w14:textId="77777777" w:rsidR="00766CD5" w:rsidRDefault="00766CD5" w:rsidP="00492B8A"/>
    <w:p w14:paraId="08893EDB" w14:textId="6CBF8F91" w:rsidR="00633B27" w:rsidRDefault="00633B27" w:rsidP="00633B27">
      <w:r w:rsidRPr="006B01C8">
        <w:rPr>
          <w:b/>
        </w:rPr>
        <w:t>Observation 4</w:t>
      </w:r>
      <w:r>
        <w:t xml:space="preserve">: EIRP CDFs (Figure 3a) quantify the multi-band impact on the peak EIRP requirement as </w:t>
      </w:r>
      <w:r w:rsidR="00F7566D">
        <w:t xml:space="preserve">a </w:t>
      </w:r>
      <w:r>
        <w:t>2.1 dB reduction for band n257, 2.1 dB reduction for band n258, and 2.0 dB reduction for band n261.</w:t>
      </w:r>
    </w:p>
    <w:p w14:paraId="71FC5663" w14:textId="77777777" w:rsidR="00633B27" w:rsidRDefault="00633B27" w:rsidP="00492B8A"/>
    <w:p w14:paraId="2D1AE23D" w14:textId="0BF3A5CA" w:rsidR="00633B27" w:rsidRDefault="00633B27" w:rsidP="00492B8A">
      <w:r w:rsidRPr="006B01C8">
        <w:rPr>
          <w:b/>
        </w:rPr>
        <w:t xml:space="preserve">Observation </w:t>
      </w:r>
      <w:r>
        <w:rPr>
          <w:b/>
        </w:rPr>
        <w:t>5</w:t>
      </w:r>
      <w:r>
        <w:t xml:space="preserve">: EIRP levels at the 50%-tile CDF (Figure 3b) quantify the multi-band impact on the spherical coverage requirement as </w:t>
      </w:r>
      <w:r w:rsidR="00F7566D">
        <w:t xml:space="preserve">a </w:t>
      </w:r>
      <w:r>
        <w:t>1.9 dB reduction for band n257, 2.0 dB reduction for band n258, and 1.2 dB reduction for band n261.</w:t>
      </w:r>
    </w:p>
    <w:p w14:paraId="64635386" w14:textId="77777777" w:rsidR="00F7566D" w:rsidRDefault="00F7566D" w:rsidP="00492B8A"/>
    <w:p w14:paraId="51E6E303" w14:textId="7C02B964" w:rsidR="00F7566D" w:rsidRDefault="00F7566D" w:rsidP="00492B8A">
      <w:r>
        <w:fldChar w:fldCharType="begin"/>
      </w:r>
      <w:r>
        <w:instrText xml:space="preserve"> REF _Ref520383852 \h </w:instrText>
      </w:r>
      <w:r>
        <w:fldChar w:fldCharType="separate"/>
      </w:r>
      <w:r w:rsidR="001F417F">
        <w:t xml:space="preserve">Figure </w:t>
      </w:r>
      <w:r w:rsidR="001F417F">
        <w:rPr>
          <w:noProof/>
        </w:rPr>
        <w:t>4</w:t>
      </w:r>
      <w:r>
        <w:fldChar w:fldCharType="end"/>
      </w:r>
      <w:r>
        <w:t xml:space="preserve"> below illustrates the results for 39 GHz.</w:t>
      </w:r>
    </w:p>
    <w:p w14:paraId="392A8CFF" w14:textId="77777777" w:rsidR="00F7566D" w:rsidRDefault="00F7566D" w:rsidP="00492B8A"/>
    <w:p w14:paraId="219B6339" w14:textId="77777777" w:rsidR="00F7566D" w:rsidRDefault="00F7566D" w:rsidP="00F7566D">
      <w:pPr>
        <w:keepNext/>
        <w:jc w:val="center"/>
      </w:pPr>
      <w:r>
        <w:t>a)</w:t>
      </w:r>
      <w:r w:rsidRPr="00F7566D">
        <w:rPr>
          <w:noProof/>
        </w:rPr>
        <w:drawing>
          <wp:inline distT="0" distB="0" distL="0" distR="0" wp14:anchorId="04CAEC5E" wp14:editId="4CD9941D">
            <wp:extent cx="2880360" cy="21602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0360" cy="2160270"/>
                    </a:xfrm>
                    <a:prstGeom prst="rect">
                      <a:avLst/>
                    </a:prstGeom>
                  </pic:spPr>
                </pic:pic>
              </a:graphicData>
            </a:graphic>
          </wp:inline>
        </w:drawing>
      </w:r>
      <w:r>
        <w:t>b)</w:t>
      </w:r>
      <w:r w:rsidRPr="00F7566D">
        <w:rPr>
          <w:noProof/>
        </w:rPr>
        <w:t xml:space="preserve"> </w:t>
      </w:r>
      <w:r w:rsidRPr="00F7566D">
        <w:rPr>
          <w:noProof/>
        </w:rPr>
        <w:drawing>
          <wp:inline distT="0" distB="0" distL="0" distR="0" wp14:anchorId="7446DABF" wp14:editId="4086B89C">
            <wp:extent cx="2880360" cy="2160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80360" cy="2160270"/>
                    </a:xfrm>
                    <a:prstGeom prst="rect">
                      <a:avLst/>
                    </a:prstGeom>
                  </pic:spPr>
                </pic:pic>
              </a:graphicData>
            </a:graphic>
          </wp:inline>
        </w:drawing>
      </w:r>
    </w:p>
    <w:p w14:paraId="51882840" w14:textId="3B33EFB4" w:rsidR="00F7566D" w:rsidRDefault="00F7566D" w:rsidP="00F7566D">
      <w:pPr>
        <w:pStyle w:val="Caption"/>
        <w:jc w:val="center"/>
      </w:pPr>
      <w:bookmarkStart w:id="6" w:name="_Ref520383852"/>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1F417F">
        <w:rPr>
          <w:noProof/>
        </w:rPr>
        <w:t>4</w:t>
      </w:r>
      <w:r w:rsidR="003B034A">
        <w:rPr>
          <w:noProof/>
        </w:rPr>
        <w:fldChar w:fldCharType="end"/>
      </w:r>
      <w:bookmarkEnd w:id="6"/>
      <w:r>
        <w:t>: Multi-band analysis for 39 GHz</w:t>
      </w:r>
    </w:p>
    <w:p w14:paraId="2AC99E9D" w14:textId="77777777" w:rsidR="00F7566D" w:rsidRDefault="00F7566D" w:rsidP="00F7566D"/>
    <w:p w14:paraId="2EE67016" w14:textId="51700571" w:rsidR="00F7566D" w:rsidRDefault="00F7566D" w:rsidP="00F7566D">
      <w:r w:rsidRPr="006B01C8">
        <w:rPr>
          <w:b/>
        </w:rPr>
        <w:t xml:space="preserve">Observation </w:t>
      </w:r>
      <w:r>
        <w:rPr>
          <w:b/>
        </w:rPr>
        <w:t>6</w:t>
      </w:r>
      <w:r>
        <w:t>: EIRP CDFs (Figure 4a) quantify the multi-band impact on the peak EIRP requirement as a 1.5 dB reduction for band n260.</w:t>
      </w:r>
    </w:p>
    <w:p w14:paraId="5966CCFD" w14:textId="77777777" w:rsidR="00F7566D" w:rsidRDefault="00F7566D" w:rsidP="00F7566D"/>
    <w:p w14:paraId="13D6B4E5" w14:textId="70713832" w:rsidR="00F7566D" w:rsidRPr="00F7566D" w:rsidRDefault="00F7566D" w:rsidP="00F7566D">
      <w:r w:rsidRPr="006B01C8">
        <w:rPr>
          <w:b/>
        </w:rPr>
        <w:t xml:space="preserve">Observation </w:t>
      </w:r>
      <w:r>
        <w:rPr>
          <w:b/>
        </w:rPr>
        <w:t>7</w:t>
      </w:r>
      <w:r>
        <w:t>: EIRP levels at the 50%-tile CDF (Figure</w:t>
      </w:r>
      <w:r w:rsidR="00A96564">
        <w:t xml:space="preserve"> 4</w:t>
      </w:r>
      <w:r>
        <w:t>b) quantify the multi-band impact on the spherical coverage requirement as a 1.8 dB reduction for band n260.</w:t>
      </w:r>
    </w:p>
    <w:p w14:paraId="40B4A431" w14:textId="57B3BD98" w:rsidR="00647CB1" w:rsidRDefault="00492B8A" w:rsidP="00D351E7">
      <w:pPr>
        <w:pStyle w:val="Heading2"/>
      </w:pPr>
      <w:r>
        <w:lastRenderedPageBreak/>
        <w:t>Analysis of two-band performance variation</w:t>
      </w:r>
    </w:p>
    <w:p w14:paraId="2E651607" w14:textId="57EC34C7" w:rsidR="00932C32" w:rsidRDefault="00932C32" w:rsidP="00D351E7">
      <w:r>
        <w:t xml:space="preserve">The </w:t>
      </w:r>
      <w:r w:rsidR="00DC074E">
        <w:t xml:space="preserve">simulation study in </w:t>
      </w:r>
      <w:r w:rsidR="00DC074E">
        <w:fldChar w:fldCharType="begin"/>
      </w:r>
      <w:r w:rsidR="00DC074E">
        <w:instrText xml:space="preserve"> REF _Ref515655360 \r \h </w:instrText>
      </w:r>
      <w:r w:rsidR="00DC074E">
        <w:fldChar w:fldCharType="separate"/>
      </w:r>
      <w:r w:rsidR="001F417F">
        <w:t>[8]</w:t>
      </w:r>
      <w:r w:rsidR="00DC074E">
        <w:fldChar w:fldCharType="end"/>
      </w:r>
      <w:r w:rsidR="00DC074E">
        <w:t xml:space="preserve"> has provided the EIRP CDF results for Model 3 across the following frequency ranges:  (26, 30) GHz and (37, 43) GHz.  In an effort to improve the understanding of the performance impact of UEs supporting NR bands n261 and n260 vs. single band UEs, the antenna designs using the same simulation setup as Model 3 were optimized for the single band (n261 or n260) and dual band (n261 and n260) configurations.</w:t>
      </w:r>
      <w:r w:rsidR="00EA5171" w:rsidRPr="00EA5171">
        <w:t xml:space="preserve"> </w:t>
      </w:r>
      <w:r w:rsidR="00EA5171">
        <w:t xml:space="preserve"> The dual-band design (Model 5) consists of two array designs:  one</w:t>
      </w:r>
      <w:r w:rsidR="00EA5171" w:rsidRPr="00EA5171">
        <w:t xml:space="preserve"> design </w:t>
      </w:r>
      <w:r w:rsidR="00EA5171">
        <w:t>covers the frequency range from</w:t>
      </w:r>
      <w:r w:rsidR="00EA5171" w:rsidRPr="00EA5171">
        <w:t xml:space="preserve"> 2</w:t>
      </w:r>
      <w:r w:rsidR="00EA5171">
        <w:t xml:space="preserve">7 to 29 </w:t>
      </w:r>
      <w:r w:rsidR="00EA5171" w:rsidRPr="00EA5171">
        <w:t>GHz</w:t>
      </w:r>
      <w:r w:rsidR="00EA5171">
        <w:t xml:space="preserve"> (band n261)</w:t>
      </w:r>
      <w:r w:rsidR="00EA5171" w:rsidRPr="00EA5171">
        <w:t xml:space="preserve">, and another co-located </w:t>
      </w:r>
      <w:r w:rsidR="00EA5171">
        <w:t xml:space="preserve">design </w:t>
      </w:r>
      <w:r w:rsidR="00EA5171" w:rsidRPr="00EA5171">
        <w:t>cover</w:t>
      </w:r>
      <w:r w:rsidR="00EA5171">
        <w:t>s</w:t>
      </w:r>
      <w:r w:rsidR="00EA5171" w:rsidRPr="00EA5171">
        <w:t xml:space="preserve"> </w:t>
      </w:r>
      <w:r w:rsidR="00EA5171">
        <w:t xml:space="preserve">the frequency range from </w:t>
      </w:r>
      <w:r w:rsidR="00EA5171" w:rsidRPr="00EA5171">
        <w:t>37</w:t>
      </w:r>
      <w:r w:rsidR="00EA5171">
        <w:t xml:space="preserve"> to </w:t>
      </w:r>
      <w:r w:rsidR="00EA5171" w:rsidRPr="00EA5171">
        <w:t>40 GHz</w:t>
      </w:r>
      <w:r w:rsidR="00EA5171">
        <w:t xml:space="preserve">.  </w:t>
      </w:r>
    </w:p>
    <w:p w14:paraId="65388F08" w14:textId="77777777" w:rsidR="00DC074E" w:rsidRDefault="00DC074E" w:rsidP="00D351E7"/>
    <w:p w14:paraId="2AC91195" w14:textId="086122C7" w:rsidR="00DC074E" w:rsidRDefault="006B6125">
      <w:r>
        <w:t>Simulations have shown that the low band array (</w:t>
      </w:r>
      <w:r w:rsidR="0007555E">
        <w:t xml:space="preserve">Model </w:t>
      </w:r>
      <w:r w:rsidR="00EA5171">
        <w:t>5</w:t>
      </w:r>
      <w:r w:rsidR="0007555E">
        <w:t xml:space="preserve">, </w:t>
      </w:r>
      <w:r>
        <w:t>frequency in the range of 27 to 29 GHz) performance is not significantly impacted by optimizations for high band support</w:t>
      </w:r>
      <w:r w:rsidR="00846368">
        <w:t xml:space="preserve"> when compared to Model 4a in band n261</w:t>
      </w:r>
      <w:r>
        <w:t xml:space="preserve">.  Any differences observed were negligible. </w:t>
      </w:r>
    </w:p>
    <w:p w14:paraId="69C9ED2F" w14:textId="77777777" w:rsidR="006B6125" w:rsidRDefault="006B6125"/>
    <w:p w14:paraId="2793C68E" w14:textId="2444AE26" w:rsidR="00647CB1" w:rsidRDefault="00647CB1">
      <w:r w:rsidRPr="00D64071">
        <w:rPr>
          <w:b/>
        </w:rPr>
        <w:t xml:space="preserve">Observation </w:t>
      </w:r>
      <w:r>
        <w:rPr>
          <w:b/>
        </w:rPr>
        <w:t>8</w:t>
      </w:r>
      <w:r>
        <w:t xml:space="preserve">: </w:t>
      </w:r>
      <w:r w:rsidRPr="00647CB1">
        <w:t>For</w:t>
      </w:r>
      <w:r w:rsidR="000A5AD9">
        <w:t xml:space="preserve"> a device which optimizes just b</w:t>
      </w:r>
      <w:r w:rsidRPr="00647CB1">
        <w:t>ands n260 and n261, it is reasonable not to have peak EIRP reductions from the single-band requirement</w:t>
      </w:r>
      <w:r>
        <w:t>.</w:t>
      </w:r>
    </w:p>
    <w:p w14:paraId="6B34F247" w14:textId="77777777" w:rsidR="00647CB1" w:rsidRDefault="00647CB1"/>
    <w:p w14:paraId="68AB1556" w14:textId="03E2DF80" w:rsidR="00CF01BC" w:rsidRDefault="00DC074E">
      <w:r w:rsidRPr="00D64071">
        <w:rPr>
          <w:b/>
        </w:rPr>
        <w:t xml:space="preserve">Observation </w:t>
      </w:r>
      <w:r w:rsidR="00647CB1">
        <w:rPr>
          <w:b/>
        </w:rPr>
        <w:t>9</w:t>
      </w:r>
      <w:r>
        <w:t xml:space="preserve">: </w:t>
      </w:r>
      <w:r w:rsidR="00EF3CB9" w:rsidRPr="00647CB1">
        <w:t>For</w:t>
      </w:r>
      <w:r w:rsidR="007A4E56">
        <w:t xml:space="preserve"> a device which optimizes just b</w:t>
      </w:r>
      <w:r w:rsidR="00EF3CB9" w:rsidRPr="00647CB1">
        <w:t>ands n260 and n261</w:t>
      </w:r>
      <w:r w:rsidR="00EF3CB9">
        <w:t>, no</w:t>
      </w:r>
      <w:r w:rsidR="00CF01BC">
        <w:t xml:space="preserve"> impact </w:t>
      </w:r>
      <w:r w:rsidR="00EF3CB9">
        <w:t xml:space="preserve">on the </w:t>
      </w:r>
      <w:r w:rsidR="00CF01BC">
        <w:t xml:space="preserve">performance </w:t>
      </w:r>
      <w:r w:rsidR="00EF3CB9">
        <w:t>in</w:t>
      </w:r>
      <w:r w:rsidR="00CF01BC">
        <w:t xml:space="preserve"> band n261</w:t>
      </w:r>
      <w:r w:rsidR="00EF3CB9">
        <w:t xml:space="preserve"> is observed</w:t>
      </w:r>
      <w:r w:rsidR="00CF01BC">
        <w:t xml:space="preserve">, and no relaxation of the single band </w:t>
      </w:r>
      <w:r w:rsidR="00D61B0F">
        <w:t xml:space="preserve">spherical coverage </w:t>
      </w:r>
      <w:r w:rsidR="00CF01BC">
        <w:t xml:space="preserve">requirement is </w:t>
      </w:r>
      <w:r w:rsidR="00EF3CB9">
        <w:t>proposed</w:t>
      </w:r>
      <w:r w:rsidR="00E54984">
        <w:t xml:space="preserve"> for this band</w:t>
      </w:r>
      <w:r w:rsidR="00CF01BC">
        <w:t>.</w:t>
      </w:r>
    </w:p>
    <w:p w14:paraId="001CE2E3" w14:textId="0D30B8F8" w:rsidR="00DC074E" w:rsidRDefault="00DC074E"/>
    <w:p w14:paraId="2134B3EC" w14:textId="0BB65E8B" w:rsidR="006B6125" w:rsidRPr="00DC074E" w:rsidRDefault="006B6125">
      <w:r>
        <w:fldChar w:fldCharType="begin"/>
      </w:r>
      <w:r>
        <w:instrText xml:space="preserve"> REF _Ref515879751 \h </w:instrText>
      </w:r>
      <w:r>
        <w:fldChar w:fldCharType="separate"/>
      </w:r>
      <w:r w:rsidR="001F417F">
        <w:t xml:space="preserve">Figure </w:t>
      </w:r>
      <w:r w:rsidR="001F417F">
        <w:rPr>
          <w:noProof/>
        </w:rPr>
        <w:t>5</w:t>
      </w:r>
      <w:r>
        <w:fldChar w:fldCharType="end"/>
      </w:r>
      <w:r>
        <w:t xml:space="preserve"> below illustrates the difference in the EIRP 50%-tile CDF between the dual band</w:t>
      </w:r>
      <w:r w:rsidR="00EA5171">
        <w:t xml:space="preserve"> (Model 5)</w:t>
      </w:r>
      <w:r>
        <w:t xml:space="preserve"> and single band</w:t>
      </w:r>
      <w:r w:rsidR="00EA5171">
        <w:t xml:space="preserve"> (Model 4b)</w:t>
      </w:r>
      <w:r>
        <w:t xml:space="preserve"> models.</w:t>
      </w:r>
    </w:p>
    <w:p w14:paraId="2442B1C6" w14:textId="3D06E9BA" w:rsidR="00DC074E" w:rsidRDefault="0007555E" w:rsidP="00D64071">
      <w:pPr>
        <w:keepNext/>
        <w:jc w:val="center"/>
      </w:pPr>
      <w:r>
        <w:t xml:space="preserve"> </w:t>
      </w:r>
      <w:r w:rsidRPr="0007555E">
        <w:rPr>
          <w:noProof/>
        </w:rPr>
        <w:drawing>
          <wp:inline distT="0" distB="0" distL="0" distR="0" wp14:anchorId="4D416AC6" wp14:editId="60D769FC">
            <wp:extent cx="4114800" cy="3085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14800" cy="3085993"/>
                    </a:xfrm>
                    <a:prstGeom prst="rect">
                      <a:avLst/>
                    </a:prstGeom>
                  </pic:spPr>
                </pic:pic>
              </a:graphicData>
            </a:graphic>
          </wp:inline>
        </w:drawing>
      </w:r>
    </w:p>
    <w:p w14:paraId="45D41985" w14:textId="14309506" w:rsidR="00DC074E" w:rsidRDefault="00DC074E" w:rsidP="00D64071">
      <w:pPr>
        <w:pStyle w:val="Caption"/>
        <w:jc w:val="center"/>
      </w:pPr>
      <w:bookmarkStart w:id="7" w:name="_Ref515879751"/>
      <w:r>
        <w:t xml:space="preserve">Figure </w:t>
      </w:r>
      <w:r w:rsidR="00120D01">
        <w:rPr>
          <w:noProof/>
        </w:rPr>
        <w:fldChar w:fldCharType="begin"/>
      </w:r>
      <w:r w:rsidR="00120D01">
        <w:rPr>
          <w:noProof/>
        </w:rPr>
        <w:instrText xml:space="preserve"> SEQ Figure \* ARABIC </w:instrText>
      </w:r>
      <w:r w:rsidR="00120D01">
        <w:rPr>
          <w:noProof/>
        </w:rPr>
        <w:fldChar w:fldCharType="separate"/>
      </w:r>
      <w:r w:rsidR="001F417F">
        <w:rPr>
          <w:noProof/>
        </w:rPr>
        <w:t>5</w:t>
      </w:r>
      <w:r w:rsidR="00120D01">
        <w:rPr>
          <w:noProof/>
        </w:rPr>
        <w:fldChar w:fldCharType="end"/>
      </w:r>
      <w:bookmarkEnd w:id="7"/>
      <w:r>
        <w:t>: Single band vs dual band results for NR band n260</w:t>
      </w:r>
    </w:p>
    <w:p w14:paraId="317E02A0" w14:textId="77777777" w:rsidR="00DC074E" w:rsidRDefault="00DC074E"/>
    <w:p w14:paraId="3A7B14DA" w14:textId="77777777" w:rsidR="00647CB1" w:rsidRDefault="00647CB1" w:rsidP="00D351E7">
      <w:pPr>
        <w:rPr>
          <w:b/>
        </w:rPr>
      </w:pPr>
    </w:p>
    <w:p w14:paraId="4CEE94CA" w14:textId="3E2FC922" w:rsidR="00356AB0" w:rsidRDefault="00CF01BC" w:rsidP="00D351E7">
      <w:r w:rsidRPr="00D64071">
        <w:rPr>
          <w:b/>
        </w:rPr>
        <w:t xml:space="preserve">Observation </w:t>
      </w:r>
      <w:r w:rsidR="00647CB1">
        <w:rPr>
          <w:b/>
        </w:rPr>
        <w:t>10</w:t>
      </w:r>
      <w:r>
        <w:t xml:space="preserve">: </w:t>
      </w:r>
      <w:r w:rsidR="00EF3CB9" w:rsidRPr="00647CB1">
        <w:t xml:space="preserve">For a device which optimizes just </w:t>
      </w:r>
      <w:r w:rsidR="00BF0EA0">
        <w:t>b</w:t>
      </w:r>
      <w:r w:rsidR="00EF3CB9" w:rsidRPr="00647CB1">
        <w:t>ands n260 and n261</w:t>
      </w:r>
      <w:r w:rsidR="00EF3CB9">
        <w:t>, t</w:t>
      </w:r>
      <w:r>
        <w:t>he impact of dual band an</w:t>
      </w:r>
      <w:r w:rsidR="00BF0EA0">
        <w:t>tenna array optimization over</w:t>
      </w:r>
      <w:r>
        <w:t xml:space="preserve"> band n260 ranges from 0.8 to 1.6 dB.  Since the spherical coverage requirement is a minimum requirement for the UE, a relaxation of 1.6 dB of the single band </w:t>
      </w:r>
      <w:r w:rsidR="00647CB1">
        <w:t xml:space="preserve">spherical coverage </w:t>
      </w:r>
      <w:r>
        <w:t>requirement is needed</w:t>
      </w:r>
      <w:r w:rsidR="00E54984">
        <w:t xml:space="preserve"> for this band</w:t>
      </w:r>
      <w:r>
        <w:t>.</w:t>
      </w:r>
    </w:p>
    <w:p w14:paraId="11338116" w14:textId="21FFE446" w:rsidR="00492B8A" w:rsidRDefault="00E03637" w:rsidP="00492B8A">
      <w:pPr>
        <w:pStyle w:val="Heading2"/>
      </w:pPr>
      <w:r>
        <w:lastRenderedPageBreak/>
        <w:t>Summary of the multi-band framework</w:t>
      </w:r>
    </w:p>
    <w:p w14:paraId="24E3C41B" w14:textId="71DAC820" w:rsidR="00E03637" w:rsidRDefault="00BC6897" w:rsidP="00633B27">
      <w:r w:rsidRPr="00BC6897">
        <w:t>Based on the technica</w:t>
      </w:r>
      <w:r>
        <w:t>l analysis provided in this paper, we propose</w:t>
      </w:r>
      <w:r w:rsidRPr="00BC6897">
        <w:t xml:space="preserve"> to define relaxations for peak EIRP and spherical coverage limits, labeled ΔT</w:t>
      </w:r>
      <w:r w:rsidRPr="00BC6897">
        <w:rPr>
          <w:vertAlign w:val="subscript"/>
        </w:rPr>
        <w:t>MBP</w:t>
      </w:r>
      <w:r w:rsidRPr="00BC6897">
        <w:t xml:space="preserve"> and ΔT</w:t>
      </w:r>
      <w:r w:rsidRPr="00BC6897">
        <w:rPr>
          <w:vertAlign w:val="subscript"/>
        </w:rPr>
        <w:t>MBS</w:t>
      </w:r>
      <w:r w:rsidRPr="00BC6897">
        <w:t xml:space="preserve">, respectively.  These relaxations are indexed by the bands which the device supports and are </w:t>
      </w:r>
      <w:r w:rsidR="002152A2">
        <w:t>applicable</w:t>
      </w:r>
      <w:r>
        <w:t xml:space="preserve"> in a band-specific manner, as shown in </w:t>
      </w:r>
      <w:r>
        <w:fldChar w:fldCharType="begin"/>
      </w:r>
      <w:r>
        <w:instrText xml:space="preserve"> REF _Ref520451235 \h </w:instrText>
      </w:r>
      <w:r>
        <w:fldChar w:fldCharType="separate"/>
      </w:r>
      <w:r w:rsidR="001F417F">
        <w:t xml:space="preserve">Table </w:t>
      </w:r>
      <w:r w:rsidR="001F417F">
        <w:rPr>
          <w:noProof/>
        </w:rPr>
        <w:t>1</w:t>
      </w:r>
      <w:r>
        <w:fldChar w:fldCharType="end"/>
      </w:r>
      <w:r>
        <w:t xml:space="preserve"> below.</w:t>
      </w:r>
    </w:p>
    <w:p w14:paraId="16811560" w14:textId="77777777" w:rsidR="001B6EC0" w:rsidRDefault="001B6EC0" w:rsidP="00633B27"/>
    <w:p w14:paraId="77AB84F9" w14:textId="6D80244E" w:rsidR="00E03637" w:rsidRDefault="00E03637" w:rsidP="00E03637">
      <w:pPr>
        <w:pStyle w:val="Caption"/>
        <w:jc w:val="center"/>
      </w:pPr>
      <w:bookmarkStart w:id="8" w:name="_Ref520451235"/>
      <w:r>
        <w:t xml:space="preserve">Table </w:t>
      </w:r>
      <w:r w:rsidR="003B034A">
        <w:rPr>
          <w:noProof/>
        </w:rPr>
        <w:fldChar w:fldCharType="begin"/>
      </w:r>
      <w:r w:rsidR="003B034A">
        <w:rPr>
          <w:noProof/>
        </w:rPr>
        <w:instrText xml:space="preserve"> SEQ Table \* ARABIC </w:instrText>
      </w:r>
      <w:r w:rsidR="003B034A">
        <w:rPr>
          <w:noProof/>
        </w:rPr>
        <w:fldChar w:fldCharType="separate"/>
      </w:r>
      <w:r w:rsidR="001F417F">
        <w:rPr>
          <w:noProof/>
        </w:rPr>
        <w:t>1</w:t>
      </w:r>
      <w:r w:rsidR="003B034A">
        <w:rPr>
          <w:noProof/>
        </w:rPr>
        <w:fldChar w:fldCharType="end"/>
      </w:r>
      <w:bookmarkEnd w:id="8"/>
      <w:r>
        <w:t>: Summary of the multi-band framework</w:t>
      </w:r>
    </w:p>
    <w:tbl>
      <w:tblPr>
        <w:tblW w:w="0" w:type="auto"/>
        <w:jc w:val="center"/>
        <w:tblCellMar>
          <w:left w:w="0" w:type="dxa"/>
          <w:right w:w="0" w:type="dxa"/>
        </w:tblCellMar>
        <w:tblLook w:val="04A0" w:firstRow="1" w:lastRow="0" w:firstColumn="1" w:lastColumn="0" w:noHBand="0" w:noVBand="1"/>
      </w:tblPr>
      <w:tblGrid>
        <w:gridCol w:w="2160"/>
        <w:gridCol w:w="1031"/>
        <w:gridCol w:w="1361"/>
        <w:gridCol w:w="1277"/>
        <w:gridCol w:w="1465"/>
        <w:gridCol w:w="1350"/>
      </w:tblGrid>
      <w:tr w:rsidR="00566BA8" w:rsidRPr="00E03637" w14:paraId="4858BFB0" w14:textId="77777777" w:rsidTr="009D12D2">
        <w:trPr>
          <w:trHeight w:val="20"/>
          <w:jc w:val="center"/>
        </w:trPr>
        <w:tc>
          <w:tcPr>
            <w:tcW w:w="216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14:paraId="0DA67E47" w14:textId="77777777" w:rsidR="00566BA8" w:rsidRPr="00E03637" w:rsidRDefault="00566BA8">
            <w:pPr>
              <w:jc w:val="center"/>
              <w:rPr>
                <w:rFonts w:ascii="Arial" w:hAnsi="Arial" w:cs="Arial"/>
                <w:sz w:val="18"/>
                <w:szCs w:val="18"/>
              </w:rPr>
            </w:pPr>
            <w:r w:rsidRPr="00E03637">
              <w:rPr>
                <w:rFonts w:ascii="Arial" w:hAnsi="Arial" w:cs="Arial"/>
                <w:b/>
                <w:bCs/>
                <w:color w:val="000000"/>
                <w:sz w:val="18"/>
                <w:szCs w:val="18"/>
              </w:rPr>
              <w:t>Supported bands</w:t>
            </w:r>
          </w:p>
        </w:tc>
        <w:tc>
          <w:tcPr>
            <w:tcW w:w="103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14:paraId="249802A8" w14:textId="77777777" w:rsidR="00566BA8" w:rsidRDefault="00566BA8">
            <w:pPr>
              <w:jc w:val="center"/>
              <w:rPr>
                <w:rFonts w:ascii="Arial" w:hAnsi="Arial" w:cs="Arial"/>
                <w:b/>
                <w:bCs/>
                <w:color w:val="000000"/>
                <w:sz w:val="18"/>
                <w:szCs w:val="18"/>
              </w:rPr>
            </w:pPr>
            <w:r>
              <w:rPr>
                <w:rFonts w:ascii="Arial" w:hAnsi="Arial" w:cs="Arial"/>
                <w:b/>
                <w:bCs/>
                <w:color w:val="000000"/>
                <w:sz w:val="18"/>
                <w:szCs w:val="18"/>
              </w:rPr>
              <w:t>Applicable</w:t>
            </w:r>
          </w:p>
          <w:p w14:paraId="47472D3A" w14:textId="76AAA512" w:rsidR="00566BA8" w:rsidRPr="00E03637" w:rsidRDefault="00566BA8">
            <w:pPr>
              <w:jc w:val="center"/>
              <w:rPr>
                <w:rFonts w:ascii="Arial" w:hAnsi="Arial" w:cs="Arial"/>
                <w:sz w:val="18"/>
                <w:szCs w:val="18"/>
              </w:rPr>
            </w:pPr>
            <w:r w:rsidRPr="00E03637">
              <w:rPr>
                <w:rFonts w:ascii="Arial" w:hAnsi="Arial" w:cs="Arial"/>
                <w:b/>
                <w:bCs/>
                <w:color w:val="000000"/>
                <w:sz w:val="18"/>
                <w:szCs w:val="18"/>
              </w:rPr>
              <w:t>to band</w:t>
            </w:r>
          </w:p>
        </w:tc>
        <w:tc>
          <w:tcPr>
            <w:tcW w:w="1361" w:type="dxa"/>
            <w:tcBorders>
              <w:top w:val="single" w:sz="6" w:space="0" w:color="000000"/>
              <w:left w:val="single" w:sz="6" w:space="0" w:color="000000"/>
              <w:bottom w:val="single" w:sz="6" w:space="0" w:color="000000"/>
              <w:right w:val="single" w:sz="6" w:space="0" w:color="000000"/>
            </w:tcBorders>
            <w:shd w:val="clear" w:color="auto" w:fill="BEC0BF"/>
          </w:tcPr>
          <w:p w14:paraId="5CDB3A80" w14:textId="77777777" w:rsidR="00566BA8" w:rsidRPr="00E03637" w:rsidRDefault="00566BA8">
            <w:pPr>
              <w:jc w:val="center"/>
              <w:rPr>
                <w:rFonts w:ascii="Arial" w:hAnsi="Arial" w:cs="Arial"/>
                <w:sz w:val="18"/>
                <w:szCs w:val="18"/>
              </w:rPr>
            </w:pPr>
            <w:r w:rsidRPr="00E03637">
              <w:rPr>
                <w:rFonts w:ascii="Arial" w:hAnsi="Arial" w:cs="Arial"/>
                <w:b/>
                <w:bCs/>
                <w:color w:val="000000"/>
                <w:sz w:val="18"/>
                <w:szCs w:val="18"/>
              </w:rPr>
              <w:t>Peak EIRP</w:t>
            </w:r>
          </w:p>
          <w:p w14:paraId="7BC30A36" w14:textId="616038E8" w:rsidR="00566BA8" w:rsidRPr="00E03637" w:rsidRDefault="00566BA8">
            <w:pPr>
              <w:jc w:val="center"/>
              <w:rPr>
                <w:rFonts w:ascii="Arial" w:hAnsi="Arial" w:cs="Arial"/>
                <w:b/>
                <w:bCs/>
                <w:color w:val="000000"/>
                <w:sz w:val="18"/>
                <w:szCs w:val="18"/>
              </w:rPr>
            </w:pPr>
            <w:r w:rsidRPr="00E03637">
              <w:rPr>
                <w:rFonts w:ascii="Arial" w:hAnsi="Arial" w:cs="Arial"/>
                <w:b/>
                <w:bCs/>
                <w:color w:val="000000"/>
                <w:sz w:val="18"/>
                <w:szCs w:val="18"/>
              </w:rPr>
              <w:t>relaxation (dB)</w:t>
            </w:r>
          </w:p>
        </w:tc>
        <w:tc>
          <w:tcPr>
            <w:tcW w:w="1277" w:type="dxa"/>
            <w:tcBorders>
              <w:top w:val="single" w:sz="6" w:space="0" w:color="000000"/>
              <w:left w:val="single" w:sz="6" w:space="0" w:color="000000"/>
              <w:bottom w:val="single" w:sz="6" w:space="0" w:color="000000"/>
              <w:right w:val="single" w:sz="6" w:space="0" w:color="000000"/>
            </w:tcBorders>
            <w:shd w:val="clear" w:color="auto" w:fill="BEC0BF"/>
          </w:tcPr>
          <w:p w14:paraId="046BACB6" w14:textId="6FE189E8" w:rsidR="00566BA8" w:rsidRPr="00E03637" w:rsidRDefault="00566BA8">
            <w:pPr>
              <w:jc w:val="center"/>
              <w:rPr>
                <w:rFonts w:ascii="Arial" w:hAnsi="Arial" w:cs="Arial"/>
                <w:b/>
                <w:bCs/>
                <w:color w:val="000000"/>
                <w:sz w:val="18"/>
                <w:szCs w:val="18"/>
              </w:rPr>
            </w:pPr>
            <w:r w:rsidRPr="00E03637">
              <w:rPr>
                <w:rFonts w:ascii="Arial" w:hAnsi="Arial" w:cs="Arial"/>
                <w:b/>
                <w:bCs/>
                <w:color w:val="000000"/>
                <w:sz w:val="18"/>
                <w:szCs w:val="18"/>
              </w:rPr>
              <w:t>Peak EIRP limit (dBm)</w:t>
            </w:r>
          </w:p>
        </w:tc>
        <w:tc>
          <w:tcPr>
            <w:tcW w:w="1465"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14:paraId="109EF632" w14:textId="6B228756" w:rsidR="00566BA8" w:rsidRPr="00E03637" w:rsidRDefault="00566BA8">
            <w:pPr>
              <w:jc w:val="center"/>
              <w:rPr>
                <w:rFonts w:ascii="Arial" w:hAnsi="Arial" w:cs="Arial"/>
                <w:sz w:val="18"/>
                <w:szCs w:val="18"/>
              </w:rPr>
            </w:pPr>
            <w:r w:rsidRPr="00E03637">
              <w:rPr>
                <w:rFonts w:ascii="Arial" w:hAnsi="Arial" w:cs="Arial"/>
                <w:b/>
                <w:bCs/>
                <w:color w:val="000000"/>
                <w:sz w:val="18"/>
                <w:szCs w:val="18"/>
              </w:rPr>
              <w:t>Spherical coverage relaxation (dB)</w:t>
            </w:r>
          </w:p>
        </w:tc>
        <w:tc>
          <w:tcPr>
            <w:tcW w:w="135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14:paraId="3D5793C3" w14:textId="77777777" w:rsidR="00566BA8" w:rsidRPr="00E03637" w:rsidRDefault="00566BA8">
            <w:pPr>
              <w:jc w:val="center"/>
              <w:rPr>
                <w:rFonts w:ascii="Arial" w:hAnsi="Arial" w:cs="Arial"/>
                <w:sz w:val="18"/>
                <w:szCs w:val="18"/>
              </w:rPr>
            </w:pPr>
            <w:r w:rsidRPr="00E03637">
              <w:rPr>
                <w:rFonts w:ascii="Arial" w:hAnsi="Arial" w:cs="Arial"/>
                <w:b/>
                <w:bCs/>
                <w:color w:val="000000"/>
                <w:sz w:val="18"/>
                <w:szCs w:val="18"/>
              </w:rPr>
              <w:t>Spherical coverage limit (dBm)</w:t>
            </w:r>
          </w:p>
        </w:tc>
      </w:tr>
      <w:tr w:rsidR="00566BA8" w:rsidRPr="00E03637" w14:paraId="417B413E" w14:textId="77777777" w:rsidTr="009D12D2">
        <w:trPr>
          <w:trHeight w:val="20"/>
          <w:jc w:val="center"/>
        </w:trPr>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5AD80693" w14:textId="77777777" w:rsidR="00566BA8" w:rsidRPr="00E03637" w:rsidRDefault="00566BA8">
            <w:pPr>
              <w:jc w:val="center"/>
              <w:rPr>
                <w:rFonts w:ascii="Arial" w:hAnsi="Arial" w:cs="Arial"/>
                <w:sz w:val="18"/>
                <w:szCs w:val="18"/>
              </w:rPr>
            </w:pPr>
            <w:r w:rsidRPr="00E03637">
              <w:rPr>
                <w:rFonts w:ascii="Arial" w:hAnsi="Arial" w:cs="Arial"/>
                <w:color w:val="000000"/>
                <w:sz w:val="18"/>
                <w:szCs w:val="18"/>
              </w:rPr>
              <w:t>n260, n261</w:t>
            </w:r>
          </w:p>
        </w:tc>
        <w:tc>
          <w:tcPr>
            <w:tcW w:w="103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2C8114F0" w14:textId="77777777" w:rsidR="00566BA8" w:rsidRPr="00E03637" w:rsidRDefault="00566BA8">
            <w:pPr>
              <w:jc w:val="center"/>
              <w:rPr>
                <w:rFonts w:ascii="Arial" w:hAnsi="Arial" w:cs="Arial"/>
                <w:sz w:val="18"/>
                <w:szCs w:val="18"/>
              </w:rPr>
            </w:pPr>
            <w:r w:rsidRPr="00E03637">
              <w:rPr>
                <w:rFonts w:ascii="Arial" w:hAnsi="Arial" w:cs="Arial"/>
                <w:color w:val="000000"/>
                <w:sz w:val="18"/>
                <w:szCs w:val="18"/>
              </w:rPr>
              <w:t>n260</w:t>
            </w:r>
          </w:p>
        </w:tc>
        <w:tc>
          <w:tcPr>
            <w:tcW w:w="1361" w:type="dxa"/>
            <w:tcBorders>
              <w:top w:val="single" w:sz="6" w:space="0" w:color="000000"/>
              <w:left w:val="single" w:sz="6" w:space="0" w:color="000000"/>
              <w:bottom w:val="single" w:sz="6" w:space="0" w:color="000000"/>
              <w:right w:val="single" w:sz="6" w:space="0" w:color="000000"/>
            </w:tcBorders>
          </w:tcPr>
          <w:p w14:paraId="322519E4" w14:textId="3A7487FC" w:rsidR="00566BA8" w:rsidRPr="00E03637" w:rsidRDefault="00566BA8">
            <w:pPr>
              <w:jc w:val="center"/>
              <w:rPr>
                <w:rFonts w:ascii="Arial" w:hAnsi="Arial" w:cs="Arial"/>
                <w:color w:val="000000"/>
                <w:sz w:val="18"/>
                <w:szCs w:val="18"/>
              </w:rPr>
            </w:pPr>
            <w:r w:rsidRPr="00E03637">
              <w:rPr>
                <w:rFonts w:ascii="Arial" w:hAnsi="Arial" w:cs="Arial"/>
                <w:color w:val="000000"/>
                <w:sz w:val="18"/>
                <w:szCs w:val="18"/>
              </w:rPr>
              <w:t>0.0</w:t>
            </w:r>
          </w:p>
        </w:tc>
        <w:tc>
          <w:tcPr>
            <w:tcW w:w="1277" w:type="dxa"/>
            <w:tcBorders>
              <w:top w:val="single" w:sz="6" w:space="0" w:color="000000"/>
              <w:left w:val="single" w:sz="6" w:space="0" w:color="000000"/>
              <w:bottom w:val="single" w:sz="6" w:space="0" w:color="000000"/>
              <w:right w:val="single" w:sz="6" w:space="0" w:color="000000"/>
            </w:tcBorders>
          </w:tcPr>
          <w:p w14:paraId="545F1937" w14:textId="2391AE62" w:rsidR="00566BA8" w:rsidRPr="00E03637" w:rsidRDefault="00566BA8">
            <w:pPr>
              <w:jc w:val="center"/>
              <w:rPr>
                <w:rFonts w:ascii="Arial" w:hAnsi="Arial" w:cs="Arial"/>
                <w:color w:val="000000"/>
                <w:sz w:val="18"/>
                <w:szCs w:val="18"/>
              </w:rPr>
            </w:pPr>
            <w:r w:rsidRPr="00E03637">
              <w:rPr>
                <w:rFonts w:ascii="Arial" w:hAnsi="Arial" w:cs="Arial"/>
                <w:color w:val="000000"/>
                <w:sz w:val="18"/>
                <w:szCs w:val="18"/>
              </w:rPr>
              <w:t>20.6</w:t>
            </w:r>
          </w:p>
        </w:tc>
        <w:tc>
          <w:tcPr>
            <w:tcW w:w="14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D055D" w14:textId="1CB702ED" w:rsidR="00566BA8" w:rsidRPr="00E03637" w:rsidRDefault="00566BA8">
            <w:pPr>
              <w:jc w:val="center"/>
              <w:rPr>
                <w:rFonts w:ascii="Arial" w:hAnsi="Arial" w:cs="Arial"/>
                <w:sz w:val="18"/>
                <w:szCs w:val="18"/>
              </w:rPr>
            </w:pPr>
            <w:r w:rsidRPr="00E03637">
              <w:rPr>
                <w:rFonts w:ascii="Arial" w:hAnsi="Arial" w:cs="Arial"/>
                <w:color w:val="000000"/>
                <w:sz w:val="18"/>
                <w:szCs w:val="18"/>
              </w:rPr>
              <w:t>1.6</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6193BA3E" w14:textId="77777777" w:rsidR="00566BA8" w:rsidRPr="00E03637" w:rsidRDefault="00566BA8">
            <w:pPr>
              <w:jc w:val="center"/>
              <w:rPr>
                <w:rFonts w:ascii="Arial" w:hAnsi="Arial" w:cs="Arial"/>
                <w:sz w:val="18"/>
                <w:szCs w:val="18"/>
              </w:rPr>
            </w:pPr>
            <w:r w:rsidRPr="00E03637">
              <w:rPr>
                <w:rFonts w:ascii="Arial" w:hAnsi="Arial" w:cs="Arial"/>
                <w:color w:val="000000"/>
                <w:sz w:val="18"/>
                <w:szCs w:val="18"/>
              </w:rPr>
              <w:t>6.4</w:t>
            </w:r>
          </w:p>
        </w:tc>
      </w:tr>
      <w:tr w:rsidR="001E14CC" w:rsidRPr="00E03637" w14:paraId="31750FC8" w14:textId="77777777" w:rsidTr="009D12D2">
        <w:trPr>
          <w:trHeight w:val="20"/>
          <w:jc w:val="center"/>
        </w:trPr>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5BE3DADC" w14:textId="705EDAD0"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n260, n261</w:t>
            </w:r>
          </w:p>
        </w:tc>
        <w:tc>
          <w:tcPr>
            <w:tcW w:w="103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4F500EC6" w14:textId="4B2F3668"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n26</w:t>
            </w:r>
            <w:r>
              <w:rPr>
                <w:rFonts w:ascii="Arial" w:hAnsi="Arial" w:cs="Arial"/>
                <w:color w:val="000000"/>
                <w:sz w:val="18"/>
                <w:szCs w:val="18"/>
              </w:rPr>
              <w:t>1</w:t>
            </w:r>
          </w:p>
        </w:tc>
        <w:tc>
          <w:tcPr>
            <w:tcW w:w="1361" w:type="dxa"/>
            <w:tcBorders>
              <w:top w:val="single" w:sz="6" w:space="0" w:color="000000"/>
              <w:left w:val="single" w:sz="6" w:space="0" w:color="000000"/>
              <w:bottom w:val="single" w:sz="6" w:space="0" w:color="000000"/>
              <w:right w:val="single" w:sz="6" w:space="0" w:color="000000"/>
            </w:tcBorders>
          </w:tcPr>
          <w:p w14:paraId="4D53AE80" w14:textId="3CC64A69"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0.0</w:t>
            </w:r>
          </w:p>
        </w:tc>
        <w:tc>
          <w:tcPr>
            <w:tcW w:w="1277" w:type="dxa"/>
            <w:tcBorders>
              <w:top w:val="single" w:sz="6" w:space="0" w:color="000000"/>
              <w:left w:val="single" w:sz="6" w:space="0" w:color="000000"/>
              <w:bottom w:val="single" w:sz="6" w:space="0" w:color="000000"/>
              <w:right w:val="single" w:sz="6" w:space="0" w:color="000000"/>
            </w:tcBorders>
          </w:tcPr>
          <w:p w14:paraId="1E5A45E9" w14:textId="6F3256B3"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2</w:t>
            </w:r>
            <w:r>
              <w:rPr>
                <w:rFonts w:ascii="Arial" w:hAnsi="Arial" w:cs="Arial"/>
                <w:color w:val="000000"/>
                <w:sz w:val="18"/>
                <w:szCs w:val="18"/>
              </w:rPr>
              <w:t>2.4</w:t>
            </w:r>
          </w:p>
        </w:tc>
        <w:tc>
          <w:tcPr>
            <w:tcW w:w="14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38B438" w14:textId="03C057BC" w:rsidR="001E14CC" w:rsidRPr="00E03637" w:rsidRDefault="001E14CC">
            <w:pPr>
              <w:jc w:val="center"/>
              <w:rPr>
                <w:rFonts w:ascii="Arial" w:hAnsi="Arial" w:cs="Arial"/>
                <w:color w:val="000000"/>
                <w:sz w:val="18"/>
                <w:szCs w:val="18"/>
              </w:rPr>
            </w:pPr>
            <w:r>
              <w:rPr>
                <w:rFonts w:ascii="Arial" w:hAnsi="Arial" w:cs="Arial"/>
                <w:color w:val="000000"/>
                <w:sz w:val="18"/>
                <w:szCs w:val="18"/>
              </w:rPr>
              <w:t>0.0</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02668125" w14:textId="5EAE3F22" w:rsidR="001E14CC" w:rsidRPr="00E03637" w:rsidRDefault="00FD452A">
            <w:pPr>
              <w:jc w:val="center"/>
              <w:rPr>
                <w:rFonts w:ascii="Arial" w:hAnsi="Arial" w:cs="Arial"/>
                <w:color w:val="000000"/>
                <w:sz w:val="18"/>
                <w:szCs w:val="18"/>
              </w:rPr>
            </w:pPr>
            <w:r>
              <w:rPr>
                <w:rFonts w:ascii="Arial" w:hAnsi="Arial" w:cs="Arial"/>
                <w:color w:val="000000"/>
                <w:sz w:val="18"/>
                <w:szCs w:val="18"/>
              </w:rPr>
              <w:t>11.5</w:t>
            </w:r>
          </w:p>
        </w:tc>
      </w:tr>
      <w:tr w:rsidR="001E14CC" w:rsidRPr="00E03637" w14:paraId="21709C43" w14:textId="77777777" w:rsidTr="009D12D2">
        <w:trPr>
          <w:trHeight w:val="20"/>
          <w:jc w:val="center"/>
        </w:trPr>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3E0217D7"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n257, n258, n260, n261</w:t>
            </w:r>
          </w:p>
        </w:tc>
        <w:tc>
          <w:tcPr>
            <w:tcW w:w="103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71597AE1"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n257</w:t>
            </w:r>
          </w:p>
        </w:tc>
        <w:tc>
          <w:tcPr>
            <w:tcW w:w="1361" w:type="dxa"/>
            <w:tcBorders>
              <w:top w:val="single" w:sz="6" w:space="0" w:color="000000"/>
              <w:left w:val="single" w:sz="6" w:space="0" w:color="000000"/>
              <w:bottom w:val="single" w:sz="6" w:space="0" w:color="000000"/>
              <w:right w:val="single" w:sz="6" w:space="0" w:color="000000"/>
            </w:tcBorders>
            <w:shd w:val="clear" w:color="auto" w:fill="FFFFFF"/>
          </w:tcPr>
          <w:p w14:paraId="326177CB" w14:textId="26DBA54B"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2.1</w:t>
            </w:r>
          </w:p>
        </w:tc>
        <w:tc>
          <w:tcPr>
            <w:tcW w:w="1277" w:type="dxa"/>
            <w:tcBorders>
              <w:top w:val="single" w:sz="6" w:space="0" w:color="000000"/>
              <w:left w:val="single" w:sz="6" w:space="0" w:color="000000"/>
              <w:bottom w:val="single" w:sz="6" w:space="0" w:color="000000"/>
              <w:right w:val="single" w:sz="6" w:space="0" w:color="000000"/>
            </w:tcBorders>
            <w:shd w:val="clear" w:color="auto" w:fill="FFFFFF"/>
          </w:tcPr>
          <w:p w14:paraId="603D72B9" w14:textId="5360F0DB"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20.3</w:t>
            </w:r>
          </w:p>
        </w:tc>
        <w:tc>
          <w:tcPr>
            <w:tcW w:w="14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10CBF989" w14:textId="4D11E282" w:rsidR="001E14CC" w:rsidRPr="00E03637" w:rsidRDefault="001E14CC">
            <w:pPr>
              <w:jc w:val="center"/>
              <w:rPr>
                <w:rFonts w:ascii="Arial" w:hAnsi="Arial" w:cs="Arial"/>
                <w:sz w:val="18"/>
                <w:szCs w:val="18"/>
              </w:rPr>
            </w:pPr>
            <w:r w:rsidRPr="00E03637">
              <w:rPr>
                <w:rFonts w:ascii="Arial" w:hAnsi="Arial" w:cs="Arial"/>
                <w:color w:val="000000"/>
                <w:sz w:val="18"/>
                <w:szCs w:val="18"/>
              </w:rPr>
              <w:t>1.9</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7C30B08B"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9.6</w:t>
            </w:r>
          </w:p>
        </w:tc>
      </w:tr>
      <w:tr w:rsidR="001E14CC" w:rsidRPr="00E03637" w14:paraId="26F080B6" w14:textId="77777777" w:rsidTr="009D12D2">
        <w:trPr>
          <w:trHeight w:val="20"/>
          <w:jc w:val="center"/>
        </w:trPr>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7827793F"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n257, n258, n260, n261</w:t>
            </w:r>
          </w:p>
        </w:tc>
        <w:tc>
          <w:tcPr>
            <w:tcW w:w="103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1D636DF5"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n258</w:t>
            </w:r>
          </w:p>
        </w:tc>
        <w:tc>
          <w:tcPr>
            <w:tcW w:w="1361" w:type="dxa"/>
            <w:tcBorders>
              <w:top w:val="single" w:sz="6" w:space="0" w:color="000000"/>
              <w:left w:val="single" w:sz="6" w:space="0" w:color="000000"/>
              <w:bottom w:val="single" w:sz="6" w:space="0" w:color="000000"/>
              <w:right w:val="single" w:sz="6" w:space="0" w:color="000000"/>
            </w:tcBorders>
            <w:shd w:val="clear" w:color="auto" w:fill="FFFFFF"/>
          </w:tcPr>
          <w:p w14:paraId="7B14BADF" w14:textId="4904EDC1"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2.1</w:t>
            </w:r>
          </w:p>
        </w:tc>
        <w:tc>
          <w:tcPr>
            <w:tcW w:w="1277" w:type="dxa"/>
            <w:tcBorders>
              <w:top w:val="single" w:sz="6" w:space="0" w:color="000000"/>
              <w:left w:val="single" w:sz="6" w:space="0" w:color="000000"/>
              <w:bottom w:val="single" w:sz="6" w:space="0" w:color="000000"/>
              <w:right w:val="single" w:sz="6" w:space="0" w:color="000000"/>
            </w:tcBorders>
            <w:shd w:val="clear" w:color="auto" w:fill="FFFFFF"/>
          </w:tcPr>
          <w:p w14:paraId="6551F904" w14:textId="5D21EA0A"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20.3</w:t>
            </w:r>
          </w:p>
        </w:tc>
        <w:tc>
          <w:tcPr>
            <w:tcW w:w="14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0A7E2474" w14:textId="19E2F33C" w:rsidR="001E14CC" w:rsidRPr="00E03637" w:rsidRDefault="001E14CC">
            <w:pPr>
              <w:jc w:val="center"/>
              <w:rPr>
                <w:rFonts w:ascii="Arial" w:hAnsi="Arial" w:cs="Arial"/>
                <w:sz w:val="18"/>
                <w:szCs w:val="18"/>
              </w:rPr>
            </w:pPr>
            <w:r w:rsidRPr="00E03637">
              <w:rPr>
                <w:rFonts w:ascii="Arial" w:hAnsi="Arial" w:cs="Arial"/>
                <w:color w:val="000000"/>
                <w:sz w:val="18"/>
                <w:szCs w:val="18"/>
              </w:rPr>
              <w:t>2.0</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24491E74"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9.5</w:t>
            </w:r>
          </w:p>
        </w:tc>
      </w:tr>
      <w:tr w:rsidR="001E14CC" w:rsidRPr="00E03637" w14:paraId="53A15C20" w14:textId="77777777" w:rsidTr="009D12D2">
        <w:trPr>
          <w:trHeight w:val="20"/>
          <w:jc w:val="center"/>
        </w:trPr>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7386935E"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n257, n258, n260, n261</w:t>
            </w:r>
          </w:p>
        </w:tc>
        <w:tc>
          <w:tcPr>
            <w:tcW w:w="103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0CD06168"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n260</w:t>
            </w:r>
          </w:p>
        </w:tc>
        <w:tc>
          <w:tcPr>
            <w:tcW w:w="1361" w:type="dxa"/>
            <w:tcBorders>
              <w:top w:val="single" w:sz="6" w:space="0" w:color="000000"/>
              <w:left w:val="single" w:sz="6" w:space="0" w:color="000000"/>
              <w:bottom w:val="single" w:sz="6" w:space="0" w:color="000000"/>
              <w:right w:val="single" w:sz="6" w:space="0" w:color="000000"/>
            </w:tcBorders>
            <w:shd w:val="clear" w:color="auto" w:fill="FFFFFF"/>
          </w:tcPr>
          <w:p w14:paraId="4ACAAE0D" w14:textId="791C752B"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1.5</w:t>
            </w:r>
          </w:p>
        </w:tc>
        <w:tc>
          <w:tcPr>
            <w:tcW w:w="1277" w:type="dxa"/>
            <w:tcBorders>
              <w:top w:val="single" w:sz="6" w:space="0" w:color="000000"/>
              <w:left w:val="single" w:sz="6" w:space="0" w:color="000000"/>
              <w:bottom w:val="single" w:sz="6" w:space="0" w:color="000000"/>
              <w:right w:val="single" w:sz="6" w:space="0" w:color="000000"/>
            </w:tcBorders>
            <w:shd w:val="clear" w:color="auto" w:fill="FFFFFF"/>
          </w:tcPr>
          <w:p w14:paraId="5C840435" w14:textId="53C7F645"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19.1</w:t>
            </w:r>
          </w:p>
        </w:tc>
        <w:tc>
          <w:tcPr>
            <w:tcW w:w="14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313587C2" w14:textId="5A126D5D" w:rsidR="001E14CC" w:rsidRPr="00E03637" w:rsidRDefault="001E14CC">
            <w:pPr>
              <w:jc w:val="center"/>
              <w:rPr>
                <w:rFonts w:ascii="Arial" w:hAnsi="Arial" w:cs="Arial"/>
                <w:sz w:val="18"/>
                <w:szCs w:val="18"/>
              </w:rPr>
            </w:pPr>
            <w:r w:rsidRPr="00E03637">
              <w:rPr>
                <w:rFonts w:ascii="Arial" w:hAnsi="Arial" w:cs="Arial"/>
                <w:color w:val="000000"/>
                <w:sz w:val="18"/>
                <w:szCs w:val="18"/>
              </w:rPr>
              <w:t>1.8</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6DA5E10F"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6.2</w:t>
            </w:r>
          </w:p>
        </w:tc>
      </w:tr>
      <w:tr w:rsidR="001E14CC" w:rsidRPr="00E03637" w14:paraId="4A6DD74F" w14:textId="77777777" w:rsidTr="009D12D2">
        <w:trPr>
          <w:trHeight w:val="20"/>
          <w:jc w:val="center"/>
        </w:trPr>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7058180E"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n257, n258, n260, n261</w:t>
            </w:r>
          </w:p>
        </w:tc>
        <w:tc>
          <w:tcPr>
            <w:tcW w:w="103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7E9FC885"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n261</w:t>
            </w:r>
          </w:p>
        </w:tc>
        <w:tc>
          <w:tcPr>
            <w:tcW w:w="1361" w:type="dxa"/>
            <w:tcBorders>
              <w:top w:val="single" w:sz="6" w:space="0" w:color="000000"/>
              <w:left w:val="single" w:sz="6" w:space="0" w:color="000000"/>
              <w:bottom w:val="single" w:sz="6" w:space="0" w:color="000000"/>
              <w:right w:val="single" w:sz="6" w:space="0" w:color="000000"/>
            </w:tcBorders>
            <w:shd w:val="clear" w:color="auto" w:fill="FFFFFF"/>
          </w:tcPr>
          <w:p w14:paraId="22DBF988" w14:textId="393F9473"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2.0</w:t>
            </w:r>
          </w:p>
        </w:tc>
        <w:tc>
          <w:tcPr>
            <w:tcW w:w="1277" w:type="dxa"/>
            <w:tcBorders>
              <w:top w:val="single" w:sz="6" w:space="0" w:color="000000"/>
              <w:left w:val="single" w:sz="6" w:space="0" w:color="000000"/>
              <w:bottom w:val="single" w:sz="6" w:space="0" w:color="000000"/>
              <w:right w:val="single" w:sz="6" w:space="0" w:color="000000"/>
            </w:tcBorders>
            <w:shd w:val="clear" w:color="auto" w:fill="FFFFFF"/>
          </w:tcPr>
          <w:p w14:paraId="6C00ACDF" w14:textId="572EE262" w:rsidR="001E14CC" w:rsidRPr="00E03637" w:rsidRDefault="001E14CC">
            <w:pPr>
              <w:jc w:val="center"/>
              <w:rPr>
                <w:rFonts w:ascii="Arial" w:hAnsi="Arial" w:cs="Arial"/>
                <w:color w:val="000000"/>
                <w:sz w:val="18"/>
                <w:szCs w:val="18"/>
              </w:rPr>
            </w:pPr>
            <w:r w:rsidRPr="00E03637">
              <w:rPr>
                <w:rFonts w:ascii="Arial" w:hAnsi="Arial" w:cs="Arial"/>
                <w:color w:val="000000"/>
                <w:sz w:val="18"/>
                <w:szCs w:val="18"/>
              </w:rPr>
              <w:t>20.4</w:t>
            </w:r>
          </w:p>
        </w:tc>
        <w:tc>
          <w:tcPr>
            <w:tcW w:w="14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52DC84D6" w14:textId="172A1D52" w:rsidR="001E14CC" w:rsidRPr="00E03637" w:rsidRDefault="001E14CC">
            <w:pPr>
              <w:jc w:val="center"/>
              <w:rPr>
                <w:rFonts w:ascii="Arial" w:hAnsi="Arial" w:cs="Arial"/>
                <w:sz w:val="18"/>
                <w:szCs w:val="18"/>
              </w:rPr>
            </w:pPr>
            <w:r w:rsidRPr="00E03637">
              <w:rPr>
                <w:rFonts w:ascii="Arial" w:hAnsi="Arial" w:cs="Arial"/>
                <w:color w:val="000000"/>
                <w:sz w:val="18"/>
                <w:szCs w:val="18"/>
              </w:rPr>
              <w:t>1.2</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70E0DC95" w14:textId="77777777" w:rsidR="001E14CC" w:rsidRPr="00E03637" w:rsidRDefault="001E14CC">
            <w:pPr>
              <w:jc w:val="center"/>
              <w:rPr>
                <w:rFonts w:ascii="Arial" w:hAnsi="Arial" w:cs="Arial"/>
                <w:sz w:val="18"/>
                <w:szCs w:val="18"/>
              </w:rPr>
            </w:pPr>
            <w:r w:rsidRPr="00E03637">
              <w:rPr>
                <w:rFonts w:ascii="Arial" w:hAnsi="Arial" w:cs="Arial"/>
                <w:color w:val="000000"/>
                <w:sz w:val="18"/>
                <w:szCs w:val="18"/>
              </w:rPr>
              <w:t>10.3</w:t>
            </w:r>
          </w:p>
        </w:tc>
      </w:tr>
    </w:tbl>
    <w:p w14:paraId="50E714ED" w14:textId="77777777" w:rsidR="00E03637" w:rsidRDefault="00E03637" w:rsidP="00633B27"/>
    <w:p w14:paraId="12A2E041" w14:textId="455ABF5C" w:rsidR="00633B27" w:rsidRDefault="00BC6897" w:rsidP="00D351E7">
      <w:r w:rsidRPr="00BC6897">
        <w:rPr>
          <w:b/>
        </w:rPr>
        <w:t>Proposal 1</w:t>
      </w:r>
      <w:r>
        <w:t xml:space="preserve">: The multi-band framework, as summarized in Table 1, is proposed to be defined in the draft CR accompanying this contribution </w:t>
      </w:r>
      <w:r>
        <w:fldChar w:fldCharType="begin"/>
      </w:r>
      <w:r>
        <w:instrText xml:space="preserve"> REF _Ref520451291 \r \h </w:instrText>
      </w:r>
      <w:r>
        <w:fldChar w:fldCharType="separate"/>
      </w:r>
      <w:r w:rsidR="001F417F">
        <w:t>[12]</w:t>
      </w:r>
      <w:r>
        <w:fldChar w:fldCharType="end"/>
      </w:r>
      <w:r>
        <w:t>.</w:t>
      </w:r>
    </w:p>
    <w:p w14:paraId="1FC35329" w14:textId="77777777" w:rsidR="0017048A" w:rsidRPr="00D40274" w:rsidRDefault="0028298E" w:rsidP="00D40274">
      <w:pPr>
        <w:pStyle w:val="Heading1"/>
      </w:pPr>
      <w:r>
        <w:t>Conclusions</w:t>
      </w:r>
    </w:p>
    <w:p w14:paraId="0B44449C" w14:textId="44BB737B" w:rsidR="0098567C" w:rsidRDefault="0098567C" w:rsidP="00B9532A">
      <w:r w:rsidRPr="0098567C">
        <w:t xml:space="preserve">This contribution </w:t>
      </w:r>
      <w:r>
        <w:t xml:space="preserve">has </w:t>
      </w:r>
      <w:r w:rsidR="00306F04">
        <w:t>identified an issue with the applicability of the power class 3 requirement</w:t>
      </w:r>
      <w:r w:rsidR="00A272E0">
        <w:t>s</w:t>
      </w:r>
      <w:r w:rsidR="00306F04">
        <w:t xml:space="preserve"> to UEs which support multiple FR2 bands.</w:t>
      </w:r>
      <w:r>
        <w:t xml:space="preserve">  The following observations </w:t>
      </w:r>
      <w:r w:rsidR="005C5459">
        <w:t xml:space="preserve">and proposals </w:t>
      </w:r>
      <w:r>
        <w:t>have been made:</w:t>
      </w:r>
    </w:p>
    <w:p w14:paraId="19280857" w14:textId="77777777" w:rsidR="00306F04" w:rsidRDefault="00306F04" w:rsidP="00B9532A"/>
    <w:p w14:paraId="287C6C85" w14:textId="3D3FE4F9" w:rsidR="00306F04" w:rsidRDefault="00745EB5" w:rsidP="00306F04">
      <w:r w:rsidRPr="00E772BF">
        <w:rPr>
          <w:b/>
        </w:rPr>
        <w:t>Observation</w:t>
      </w:r>
      <w:r w:rsidR="00306F04" w:rsidRPr="00E772BF">
        <w:rPr>
          <w:b/>
        </w:rPr>
        <w:t xml:space="preserve"> 1</w:t>
      </w:r>
      <w:r w:rsidR="00306F04">
        <w:t xml:space="preserve">: </w:t>
      </w:r>
      <w:r w:rsidR="00306F04" w:rsidRPr="00E772BF">
        <w:t>Radiated performance of UEs which support multiple bands is expected to be optimized over the entire supported range of frequencies and is proposed to be relaxed from the single-band requirement</w:t>
      </w:r>
      <w:r w:rsidR="00306F04">
        <w:t>.</w:t>
      </w:r>
    </w:p>
    <w:p w14:paraId="2FD4A708" w14:textId="77777777" w:rsidR="00306F04" w:rsidRDefault="00306F04" w:rsidP="00B9532A"/>
    <w:p w14:paraId="321D0104" w14:textId="77777777" w:rsidR="00306F04" w:rsidRDefault="00306F04" w:rsidP="00306F04">
      <w:pPr>
        <w:rPr>
          <w:lang w:eastAsia="ja-JP" w:bidi="hi-IN"/>
        </w:rPr>
      </w:pPr>
      <w:r w:rsidRPr="00EE2255">
        <w:rPr>
          <w:b/>
          <w:lang w:eastAsia="ja-JP" w:bidi="hi-IN"/>
        </w:rPr>
        <w:t xml:space="preserve">Observation </w:t>
      </w:r>
      <w:r>
        <w:rPr>
          <w:b/>
          <w:lang w:eastAsia="ja-JP" w:bidi="hi-IN"/>
        </w:rPr>
        <w:t>2</w:t>
      </w:r>
      <w:r>
        <w:rPr>
          <w:lang w:eastAsia="ja-JP" w:bidi="hi-IN"/>
        </w:rPr>
        <w:t>: The intra-band variation of peak EIRP is 2.0 dB for 28 GHz and 2.5 dB for 39 GHz and was included in the definition of minimum peak EIRP in the RAN4 specification.</w:t>
      </w:r>
    </w:p>
    <w:p w14:paraId="485C0248" w14:textId="77777777" w:rsidR="00306F04" w:rsidRDefault="00306F04" w:rsidP="00B9532A"/>
    <w:p w14:paraId="35089C7A" w14:textId="77777777" w:rsidR="00970949" w:rsidRDefault="00970949" w:rsidP="00970949">
      <w:r w:rsidRPr="00EE2255">
        <w:rPr>
          <w:b/>
        </w:rPr>
        <w:t xml:space="preserve">Observation </w:t>
      </w:r>
      <w:r>
        <w:rPr>
          <w:b/>
        </w:rPr>
        <w:t>3</w:t>
      </w:r>
      <w:r>
        <w:t>: I</w:t>
      </w:r>
      <w:r w:rsidRPr="002A5D92">
        <w:t xml:space="preserve">ntra-band variation of the </w:t>
      </w:r>
      <w:r>
        <w:t xml:space="preserve">EIRP at the 50%-tile </w:t>
      </w:r>
      <w:r w:rsidRPr="002A5D92">
        <w:t>CDF</w:t>
      </w:r>
      <w:r>
        <w:t xml:space="preserve"> exceeds the variation of peak EIRP and is nearly 3.0 dB across the 28 GHz frequency sub-range and nearly 4.0 dB across the 39 GHz frequency sub-range.</w:t>
      </w:r>
    </w:p>
    <w:p w14:paraId="1DBCBB51" w14:textId="77777777" w:rsidR="00306F04" w:rsidRDefault="00306F04" w:rsidP="00B9532A"/>
    <w:p w14:paraId="24B01D76" w14:textId="77777777" w:rsidR="00306F04" w:rsidRDefault="00306F04" w:rsidP="00306F04">
      <w:r w:rsidRPr="006B01C8">
        <w:rPr>
          <w:b/>
        </w:rPr>
        <w:t>Observation 4</w:t>
      </w:r>
      <w:r>
        <w:t>: EIRP CDFs (Figure 3a) quantify the multi-band impact on the peak EIRP requirement as a 2.1 dB reduction for band n257, 2.1 dB reduction for band n258, and 2.0 dB reduction for band n261.</w:t>
      </w:r>
    </w:p>
    <w:p w14:paraId="1366F71C" w14:textId="77777777" w:rsidR="00306F04" w:rsidRDefault="00306F04" w:rsidP="00306F04"/>
    <w:p w14:paraId="7022AC55" w14:textId="77777777" w:rsidR="00306F04" w:rsidRDefault="00306F04" w:rsidP="00306F04">
      <w:r w:rsidRPr="006B01C8">
        <w:rPr>
          <w:b/>
        </w:rPr>
        <w:t xml:space="preserve">Observation </w:t>
      </w:r>
      <w:r>
        <w:rPr>
          <w:b/>
        </w:rPr>
        <w:t>5</w:t>
      </w:r>
      <w:r>
        <w:t>: EIRP levels at the 50%-tile CDF (Figure 3b) quantify the multi-band impact on the spherical coverage requirement as a 1.9 dB reduction for band n257, 2.0 dB reduction for band n258, and 1.2 dB reduction for band n261.</w:t>
      </w:r>
    </w:p>
    <w:p w14:paraId="03F12C5F" w14:textId="77777777" w:rsidR="00306F04" w:rsidRDefault="00306F04" w:rsidP="00B9532A"/>
    <w:p w14:paraId="05686664" w14:textId="77777777" w:rsidR="00306F04" w:rsidRDefault="00306F04" w:rsidP="00306F04">
      <w:r w:rsidRPr="006B01C8">
        <w:rPr>
          <w:b/>
        </w:rPr>
        <w:t xml:space="preserve">Observation </w:t>
      </w:r>
      <w:r>
        <w:rPr>
          <w:b/>
        </w:rPr>
        <w:t>6</w:t>
      </w:r>
      <w:r>
        <w:t>: EIRP CDFs (Figure 4a) quantify the multi-band impact on the peak EIRP requirement as a 1.5 dB reduction for band n260.</w:t>
      </w:r>
    </w:p>
    <w:p w14:paraId="112CAF92" w14:textId="77777777" w:rsidR="00306F04" w:rsidRDefault="00306F04" w:rsidP="00306F04"/>
    <w:p w14:paraId="7A583214" w14:textId="77777777" w:rsidR="00306F04" w:rsidRPr="00F7566D" w:rsidRDefault="00306F04" w:rsidP="00306F04">
      <w:r w:rsidRPr="006B01C8">
        <w:rPr>
          <w:b/>
        </w:rPr>
        <w:lastRenderedPageBreak/>
        <w:t xml:space="preserve">Observation </w:t>
      </w:r>
      <w:r>
        <w:rPr>
          <w:b/>
        </w:rPr>
        <w:t>7</w:t>
      </w:r>
      <w:r>
        <w:t>: EIRP levels at the 50%-tile CDF (Figure 3b) quantify the multi-band impact on the spherical coverage requirement as a 1.8 dB reduction for band n260.</w:t>
      </w:r>
    </w:p>
    <w:p w14:paraId="7D3A3DCC" w14:textId="77777777" w:rsidR="00306F04" w:rsidRDefault="00306F04" w:rsidP="00B9532A"/>
    <w:p w14:paraId="6CB930DF" w14:textId="77777777" w:rsidR="000A5AD9" w:rsidRDefault="000A5AD9" w:rsidP="000A5AD9">
      <w:r w:rsidRPr="00D64071">
        <w:rPr>
          <w:b/>
        </w:rPr>
        <w:t xml:space="preserve">Observation </w:t>
      </w:r>
      <w:r>
        <w:rPr>
          <w:b/>
        </w:rPr>
        <w:t>8</w:t>
      </w:r>
      <w:r>
        <w:t xml:space="preserve">: </w:t>
      </w:r>
      <w:r w:rsidRPr="00647CB1">
        <w:t>For</w:t>
      </w:r>
      <w:r>
        <w:t xml:space="preserve"> a device which optimizes just b</w:t>
      </w:r>
      <w:r w:rsidRPr="00647CB1">
        <w:t>ands n260 and n261, it is reasonable not to have peak EIRP reductions from the single-band requirement</w:t>
      </w:r>
      <w:r>
        <w:t>.</w:t>
      </w:r>
    </w:p>
    <w:p w14:paraId="1794C424" w14:textId="77777777" w:rsidR="000A5AD9" w:rsidRDefault="000A5AD9" w:rsidP="000A5AD9"/>
    <w:p w14:paraId="4135468F" w14:textId="31A4F71C" w:rsidR="000A5AD9" w:rsidRDefault="000A5AD9" w:rsidP="000A5AD9">
      <w:r w:rsidRPr="00D64071">
        <w:rPr>
          <w:b/>
        </w:rPr>
        <w:t xml:space="preserve">Observation </w:t>
      </w:r>
      <w:r>
        <w:rPr>
          <w:b/>
        </w:rPr>
        <w:t>9</w:t>
      </w:r>
      <w:r>
        <w:t xml:space="preserve">: </w:t>
      </w:r>
      <w:r w:rsidRPr="00647CB1">
        <w:t>For</w:t>
      </w:r>
      <w:r w:rsidR="007A4E56">
        <w:t xml:space="preserve"> a device which optimizes just b</w:t>
      </w:r>
      <w:r w:rsidRPr="00647CB1">
        <w:t>ands n260 and n261</w:t>
      </w:r>
      <w:r>
        <w:t xml:space="preserve">, no impact on the performance in band n261 is observed, and no relaxation of the single band </w:t>
      </w:r>
      <w:r w:rsidR="00D61B0F">
        <w:t xml:space="preserve">spherical coverage </w:t>
      </w:r>
      <w:r>
        <w:t>requirement is proposed for this band.</w:t>
      </w:r>
    </w:p>
    <w:p w14:paraId="24861264" w14:textId="77777777" w:rsidR="00306F04" w:rsidRDefault="00306F04" w:rsidP="00B9532A"/>
    <w:p w14:paraId="2ACB375B" w14:textId="77777777" w:rsidR="00BF0EA0" w:rsidRDefault="00BF0EA0" w:rsidP="00BF0EA0">
      <w:r w:rsidRPr="00D64071">
        <w:rPr>
          <w:b/>
        </w:rPr>
        <w:t xml:space="preserve">Observation </w:t>
      </w:r>
      <w:r>
        <w:rPr>
          <w:b/>
        </w:rPr>
        <w:t>10</w:t>
      </w:r>
      <w:r>
        <w:t xml:space="preserve">: </w:t>
      </w:r>
      <w:r w:rsidRPr="00647CB1">
        <w:t xml:space="preserve">For a device which optimizes just </w:t>
      </w:r>
      <w:r>
        <w:t>b</w:t>
      </w:r>
      <w:r w:rsidRPr="00647CB1">
        <w:t>ands n260 and n261</w:t>
      </w:r>
      <w:r>
        <w:t>, the impact of dual band antenna array optimization over band n260 ranges from 0.8 to 1.6 dB.  Since the spherical coverage requirement is a minimum requirement for the UE, a relaxation of 1.6 dB of the single band spherical coverage requirement is needed for this band.</w:t>
      </w:r>
    </w:p>
    <w:p w14:paraId="5FF65016" w14:textId="77777777" w:rsidR="00306F04" w:rsidRDefault="00306F04" w:rsidP="00B9532A"/>
    <w:p w14:paraId="0C18A4F1" w14:textId="5BC60F2F" w:rsidR="00306F04" w:rsidRDefault="00306F04" w:rsidP="00B9532A">
      <w:r w:rsidRPr="00BC6897">
        <w:rPr>
          <w:b/>
        </w:rPr>
        <w:t>Proposal 1</w:t>
      </w:r>
      <w:r>
        <w:t xml:space="preserve">: The multi-band framework, as summarized in Table 1, is proposed to be defined in the draft CR accompanying this contribution </w:t>
      </w:r>
      <w:r>
        <w:fldChar w:fldCharType="begin"/>
      </w:r>
      <w:r>
        <w:instrText xml:space="preserve"> REF _Ref520451291 \r \h </w:instrText>
      </w:r>
      <w:r>
        <w:fldChar w:fldCharType="separate"/>
      </w:r>
      <w:r w:rsidR="001F417F">
        <w:t>[12]</w:t>
      </w:r>
      <w:r>
        <w:fldChar w:fldCharType="end"/>
      </w:r>
      <w:r>
        <w:t>.</w:t>
      </w:r>
    </w:p>
    <w:p w14:paraId="47BA569A" w14:textId="77777777" w:rsidR="0017048A" w:rsidRPr="002855B4" w:rsidRDefault="0017048A" w:rsidP="0017048A">
      <w:pPr>
        <w:pStyle w:val="Heading1"/>
        <w:numPr>
          <w:ilvl w:val="0"/>
          <w:numId w:val="0"/>
        </w:numPr>
        <w:rPr>
          <w:lang w:val="en-US"/>
        </w:rPr>
      </w:pPr>
      <w:r w:rsidRPr="002855B4">
        <w:t>References</w:t>
      </w:r>
    </w:p>
    <w:p w14:paraId="52993FF0" w14:textId="6AA6C70B" w:rsidR="00181722" w:rsidRDefault="005C5459" w:rsidP="005C5459">
      <w:pPr>
        <w:widowControl w:val="0"/>
        <w:numPr>
          <w:ilvl w:val="0"/>
          <w:numId w:val="5"/>
        </w:numPr>
      </w:pPr>
      <w:bookmarkStart w:id="9" w:name="_Ref510390172"/>
      <w:bookmarkStart w:id="10" w:name="_Ref503528678"/>
      <w:r w:rsidRPr="005C5459">
        <w:t>RP-18147</w:t>
      </w:r>
      <w:r>
        <w:t>4</w:t>
      </w:r>
      <w:r w:rsidR="006A6D8A">
        <w:t>, “</w:t>
      </w:r>
      <w:r w:rsidR="005656F2">
        <w:t>New Radio Access Technology,” NTT DOCOMO, 3GPP RAN #</w:t>
      </w:r>
      <w:r>
        <w:t>80</w:t>
      </w:r>
      <w:r w:rsidR="005656F2">
        <w:t xml:space="preserve">, </w:t>
      </w:r>
      <w:bookmarkEnd w:id="9"/>
      <w:r>
        <w:t>June 2018</w:t>
      </w:r>
    </w:p>
    <w:p w14:paraId="0801B9A4" w14:textId="17E12798" w:rsidR="005C5459" w:rsidRDefault="005C5459" w:rsidP="005C5459">
      <w:pPr>
        <w:widowControl w:val="0"/>
        <w:numPr>
          <w:ilvl w:val="0"/>
          <w:numId w:val="5"/>
        </w:numPr>
      </w:pPr>
      <w:bookmarkStart w:id="11" w:name="_Ref520377305"/>
      <w:r>
        <w:t>RP-18</w:t>
      </w:r>
      <w:r w:rsidR="004D767B">
        <w:t>1278, “</w:t>
      </w:r>
      <w:r w:rsidR="004D767B" w:rsidRPr="004D767B">
        <w:rPr>
          <w:lang w:val="en-GB"/>
        </w:rPr>
        <w:t>New Radio (NR) Access Technology</w:t>
      </w:r>
      <w:r w:rsidR="004D767B">
        <w:rPr>
          <w:lang w:val="en-GB"/>
        </w:rPr>
        <w:t xml:space="preserve"> Status Report to TSG,” 3GPP RAN #80, June 2018</w:t>
      </w:r>
      <w:bookmarkEnd w:id="11"/>
    </w:p>
    <w:p w14:paraId="71853AE6" w14:textId="5A04335A" w:rsidR="005C5459" w:rsidRDefault="005C5459" w:rsidP="005C5459">
      <w:pPr>
        <w:widowControl w:val="0"/>
        <w:numPr>
          <w:ilvl w:val="0"/>
          <w:numId w:val="5"/>
        </w:numPr>
      </w:pPr>
      <w:bookmarkStart w:id="12" w:name="_Ref520377378"/>
      <w:r>
        <w:t>RP-181473, “</w:t>
      </w:r>
      <w:r w:rsidRPr="005C5459">
        <w:rPr>
          <w:bCs/>
          <w:lang w:val="en-GB"/>
        </w:rPr>
        <w:t>Rel-15 Work Item Exception for New Radio Access Technology</w:t>
      </w:r>
      <w:r w:rsidRPr="005C5459">
        <w:rPr>
          <w:rFonts w:hint="eastAsia"/>
          <w:bCs/>
          <w:lang w:val="en-GB"/>
        </w:rPr>
        <w:t xml:space="preserve"> </w:t>
      </w:r>
      <w:r>
        <w:rPr>
          <w:bCs/>
          <w:lang w:val="en-GB"/>
        </w:rPr>
        <w:t>–</w:t>
      </w:r>
      <w:r w:rsidRPr="005C5459">
        <w:rPr>
          <w:rFonts w:hint="eastAsia"/>
          <w:bCs/>
          <w:lang w:val="en-GB"/>
        </w:rPr>
        <w:t xml:space="preserve"> Core</w:t>
      </w:r>
      <w:r>
        <w:rPr>
          <w:bCs/>
          <w:lang w:val="en-GB"/>
        </w:rPr>
        <w:t>,” NTT DOCOMO, 3GPP RAN #80, June 2018</w:t>
      </w:r>
      <w:bookmarkEnd w:id="12"/>
    </w:p>
    <w:p w14:paraId="5C36CCE7" w14:textId="5EFF4061" w:rsidR="00B667B2" w:rsidRDefault="00DC6A90" w:rsidP="00DB5A6E">
      <w:pPr>
        <w:widowControl w:val="0"/>
        <w:numPr>
          <w:ilvl w:val="0"/>
          <w:numId w:val="5"/>
        </w:numPr>
      </w:pPr>
      <w:bookmarkStart w:id="13" w:name="_Ref513573176"/>
      <w:bookmarkStart w:id="14" w:name="_Ref513617775"/>
      <w:bookmarkEnd w:id="10"/>
      <w:r>
        <w:t>TS38.101-2 v15.</w:t>
      </w:r>
      <w:r w:rsidR="005C5459">
        <w:t>2</w:t>
      </w:r>
      <w:r>
        <w:t>.0</w:t>
      </w:r>
      <w:bookmarkEnd w:id="13"/>
      <w:r>
        <w:t xml:space="preserve">, “User Equipment (UE) radio transmission and reception; Part 2: Range 2 Standalone,” 3GPP, </w:t>
      </w:r>
      <w:r w:rsidR="005C5459">
        <w:t>June</w:t>
      </w:r>
      <w:r>
        <w:t xml:space="preserve"> 2018</w:t>
      </w:r>
      <w:bookmarkEnd w:id="14"/>
    </w:p>
    <w:p w14:paraId="0155BD9B" w14:textId="1EFE1D74" w:rsidR="005C5459" w:rsidRDefault="005C5459" w:rsidP="005C5459">
      <w:pPr>
        <w:widowControl w:val="0"/>
        <w:numPr>
          <w:ilvl w:val="0"/>
          <w:numId w:val="5"/>
        </w:numPr>
      </w:pPr>
      <w:bookmarkStart w:id="15" w:name="_Ref520377478"/>
      <w:bookmarkStart w:id="16" w:name="_Ref515655252"/>
      <w:bookmarkStart w:id="17" w:name="_Ref515653209"/>
      <w:r w:rsidRPr="00A065E2">
        <w:t>RP-18093</w:t>
      </w:r>
      <w:r>
        <w:t>3, “</w:t>
      </w:r>
      <w:r w:rsidRPr="005C5459">
        <w:t>Extending FR2 spherical coverage requirement to multi-band UEs</w:t>
      </w:r>
      <w:r>
        <w:t>,” Apple Inc., 3GPP RAN #80, June 2018</w:t>
      </w:r>
      <w:bookmarkEnd w:id="15"/>
    </w:p>
    <w:p w14:paraId="66C0DB3D" w14:textId="1B753495" w:rsidR="00A065E2" w:rsidRDefault="00A065E2" w:rsidP="00A065E2">
      <w:pPr>
        <w:widowControl w:val="0"/>
        <w:numPr>
          <w:ilvl w:val="0"/>
          <w:numId w:val="5"/>
        </w:numPr>
      </w:pPr>
      <w:bookmarkStart w:id="18" w:name="_Ref520377480"/>
      <w:r w:rsidRPr="00A065E2">
        <w:t>RP-180934</w:t>
      </w:r>
      <w:r>
        <w:t>, “</w:t>
      </w:r>
      <w:r w:rsidRPr="00A065E2">
        <w:t>CR to TS 38.101-2: Correction of the spherical coverage requirement for PC3</w:t>
      </w:r>
      <w:r>
        <w:t>,” Apple Inc., 3GPP RAN #80, June 2018</w:t>
      </w:r>
      <w:bookmarkEnd w:id="16"/>
      <w:bookmarkEnd w:id="18"/>
    </w:p>
    <w:p w14:paraId="173B6513" w14:textId="0379C3FA" w:rsidR="00451B73" w:rsidRDefault="00451B73" w:rsidP="00451B73">
      <w:pPr>
        <w:widowControl w:val="0"/>
        <w:numPr>
          <w:ilvl w:val="0"/>
          <w:numId w:val="5"/>
        </w:numPr>
      </w:pPr>
      <w:bookmarkStart w:id="19" w:name="_Ref515655298"/>
      <w:r w:rsidRPr="00451B73">
        <w:t>R4-1712319</w:t>
      </w:r>
      <w:r>
        <w:t>, “</w:t>
      </w:r>
      <w:r w:rsidRPr="00451B73">
        <w:t>UE power class for FR2</w:t>
      </w:r>
      <w:r>
        <w:t xml:space="preserve">,” </w:t>
      </w:r>
      <w:r w:rsidRPr="00451B73">
        <w:t>Intel Corporation, Apple, OPPO, Samsung, LGE, Xiaomi, MediaTek, Motorola, Huawei</w:t>
      </w:r>
      <w:r>
        <w:t>, 3GPP RAN4 #85, November 2017</w:t>
      </w:r>
      <w:bookmarkEnd w:id="17"/>
      <w:bookmarkEnd w:id="19"/>
    </w:p>
    <w:p w14:paraId="5CA13B0E" w14:textId="77777777" w:rsidR="001137C8" w:rsidRDefault="001137C8" w:rsidP="001137C8">
      <w:pPr>
        <w:widowControl w:val="0"/>
        <w:numPr>
          <w:ilvl w:val="0"/>
          <w:numId w:val="5"/>
        </w:numPr>
      </w:pPr>
      <w:bookmarkStart w:id="20" w:name="_Ref515655360"/>
      <w:r w:rsidRPr="001137C8">
        <w:t>R4-1806185</w:t>
      </w:r>
      <w:r>
        <w:t>, “</w:t>
      </w:r>
      <w:r w:rsidRPr="001137C8">
        <w:t>EIRP CDF results for FR2 handheld UEs</w:t>
      </w:r>
      <w:r>
        <w:t>,” Apple Inc., 3GPP RAN4 #87, May 2018</w:t>
      </w:r>
      <w:bookmarkEnd w:id="20"/>
    </w:p>
    <w:p w14:paraId="306367EC" w14:textId="2A976523" w:rsidR="00451B73" w:rsidRDefault="00451B73" w:rsidP="00451B73">
      <w:pPr>
        <w:widowControl w:val="0"/>
        <w:numPr>
          <w:ilvl w:val="0"/>
          <w:numId w:val="5"/>
        </w:numPr>
      </w:pPr>
      <w:bookmarkStart w:id="21" w:name="_Ref515654790"/>
      <w:r w:rsidRPr="00451B73">
        <w:t>R4-1806136</w:t>
      </w:r>
      <w:r>
        <w:t>, “</w:t>
      </w:r>
      <w:r w:rsidRPr="00451B73">
        <w:t>FR2 Type 1 UE EIRP in n258</w:t>
      </w:r>
      <w:r>
        <w:t>,” Qualcomm, 3GPP RAN4 #87, May 2018</w:t>
      </w:r>
      <w:bookmarkEnd w:id="21"/>
    </w:p>
    <w:p w14:paraId="7096886C" w14:textId="1D83FFB3" w:rsidR="00451B73" w:rsidRDefault="00451B73" w:rsidP="00451B73">
      <w:pPr>
        <w:widowControl w:val="0"/>
        <w:numPr>
          <w:ilvl w:val="0"/>
          <w:numId w:val="5"/>
        </w:numPr>
      </w:pPr>
      <w:bookmarkStart w:id="22" w:name="_Ref515654791"/>
      <w:r w:rsidRPr="00451B73">
        <w:t>R4-1806138</w:t>
      </w:r>
      <w:r>
        <w:t>, “</w:t>
      </w:r>
      <w:r w:rsidRPr="00451B73">
        <w:t>FR2 Type 1 UE EIS in n258</w:t>
      </w:r>
      <w:r>
        <w:t>,” Qualcomm, 3GPP RAN4 #87, May 2018</w:t>
      </w:r>
      <w:bookmarkEnd w:id="22"/>
    </w:p>
    <w:p w14:paraId="59FC8035" w14:textId="77777777" w:rsidR="00C87764" w:rsidRDefault="001137C8" w:rsidP="001137C8">
      <w:pPr>
        <w:widowControl w:val="0"/>
        <w:numPr>
          <w:ilvl w:val="0"/>
          <w:numId w:val="5"/>
        </w:numPr>
      </w:pPr>
      <w:bookmarkStart w:id="23" w:name="_Ref515654818"/>
      <w:r w:rsidRPr="001137C8">
        <w:t>R4-1808215</w:t>
      </w:r>
      <w:r>
        <w:t>, “</w:t>
      </w:r>
      <w:r w:rsidRPr="001137C8">
        <w:t>WF on multiband framework for FR2</w:t>
      </w:r>
      <w:r>
        <w:t>,” Apple Inc., 3GPP RAN4 #87, May 2018</w:t>
      </w:r>
      <w:bookmarkEnd w:id="23"/>
    </w:p>
    <w:p w14:paraId="52D291D6" w14:textId="35193A33" w:rsidR="00E41F7A" w:rsidRDefault="000642ED" w:rsidP="000642ED">
      <w:pPr>
        <w:widowControl w:val="0"/>
        <w:numPr>
          <w:ilvl w:val="0"/>
          <w:numId w:val="5"/>
        </w:numPr>
      </w:pPr>
      <w:bookmarkStart w:id="24" w:name="_Ref520451291"/>
      <w:r w:rsidRPr="000642ED">
        <w:t>R4-180978</w:t>
      </w:r>
      <w:r>
        <w:t>7</w:t>
      </w:r>
      <w:r w:rsidR="00E41F7A">
        <w:t>, “</w:t>
      </w:r>
      <w:r w:rsidR="00224A00" w:rsidRPr="00224A00">
        <w:rPr>
          <w:lang w:val="en-GB"/>
        </w:rPr>
        <w:t>Draft CR to TS 38.101-2: Introducing multi-band applicability for PC3</w:t>
      </w:r>
      <w:r w:rsidR="00224A00">
        <w:rPr>
          <w:lang w:val="en-GB"/>
        </w:rPr>
        <w:t>,” Apple Inc., 3GPP RAN4 #88, August 2018</w:t>
      </w:r>
      <w:bookmarkEnd w:id="24"/>
    </w:p>
    <w:p w14:paraId="64563A36" w14:textId="77777777" w:rsidR="00A80E48" w:rsidRDefault="00A80E48">
      <w:pPr>
        <w:widowControl w:val="0"/>
      </w:pPr>
    </w:p>
    <w:p w14:paraId="2F85AADE" w14:textId="77777777" w:rsidR="006C5A93" w:rsidRDefault="006C5A93">
      <w:pPr>
        <w:rPr>
          <w:rFonts w:ascii="Arial" w:eastAsia="SimSun" w:hAnsi="Arial"/>
          <w:sz w:val="36"/>
          <w:szCs w:val="20"/>
          <w:lang w:val="en-GB"/>
        </w:rPr>
      </w:pPr>
      <w:r>
        <w:br w:type="page"/>
      </w:r>
    </w:p>
    <w:p w14:paraId="0FBD4AF7" w14:textId="0A59BBC8" w:rsidR="006C5A93" w:rsidRDefault="006C5A93" w:rsidP="006C5A93">
      <w:pPr>
        <w:pStyle w:val="Heading1"/>
        <w:numPr>
          <w:ilvl w:val="0"/>
          <w:numId w:val="0"/>
        </w:numPr>
      </w:pPr>
      <w:r>
        <w:lastRenderedPageBreak/>
        <w:t>Annex: EIRP CDF simulation assumptions</w:t>
      </w:r>
    </w:p>
    <w:p w14:paraId="4BF481FE" w14:textId="2B0B9561" w:rsidR="006C5A93" w:rsidRDefault="006C5A93" w:rsidP="006C5A93">
      <w:pPr>
        <w:rPr>
          <w:lang w:val="en-GB"/>
        </w:rPr>
      </w:pPr>
      <w:r>
        <w:rPr>
          <w:lang w:val="en-GB"/>
        </w:rPr>
        <w:t>Simulation assumptions</w:t>
      </w:r>
      <w:r w:rsidRPr="006C5A93">
        <w:rPr>
          <w:lang w:val="en-GB"/>
        </w:rPr>
        <w:t xml:space="preserve"> for EIRP CDF analysis we</w:t>
      </w:r>
      <w:r>
        <w:rPr>
          <w:lang w:val="en-GB"/>
        </w:rPr>
        <w:t>re agreed by RAN4 in R4-1803275 (shown below).  The</w:t>
      </w:r>
      <w:r w:rsidRPr="006C5A93">
        <w:rPr>
          <w:lang w:val="en-GB"/>
        </w:rPr>
        <w:t xml:space="preserve"> analysis </w:t>
      </w:r>
      <w:r>
        <w:rPr>
          <w:lang w:val="en-GB"/>
        </w:rPr>
        <w:t xml:space="preserve">in this paper </w:t>
      </w:r>
      <w:r w:rsidRPr="006C5A93">
        <w:rPr>
          <w:lang w:val="en-GB"/>
        </w:rPr>
        <w:t>focuses on assumption A1</w:t>
      </w:r>
      <w:r>
        <w:rPr>
          <w:lang w:val="en-GB"/>
        </w:rPr>
        <w:t xml:space="preserve"> (highlighted).</w:t>
      </w:r>
    </w:p>
    <w:p w14:paraId="55D016E8" w14:textId="77777777" w:rsidR="006C5A93" w:rsidRPr="006C5A93" w:rsidRDefault="006C5A93" w:rsidP="006C5A93">
      <w:pPr>
        <w:rPr>
          <w:lang w:val="en-GB"/>
        </w:rPr>
      </w:pPr>
    </w:p>
    <w:p w14:paraId="5106F486" w14:textId="6B8680C6" w:rsidR="00224A00" w:rsidRDefault="00224A00" w:rsidP="00224A00">
      <w:pPr>
        <w:pStyle w:val="Caption"/>
        <w:jc w:val="center"/>
      </w:pPr>
      <w:r>
        <w:t xml:space="preserve">Table </w:t>
      </w:r>
      <w:r w:rsidR="003B034A">
        <w:rPr>
          <w:noProof/>
        </w:rPr>
        <w:fldChar w:fldCharType="begin"/>
      </w:r>
      <w:r w:rsidR="003B034A">
        <w:rPr>
          <w:noProof/>
        </w:rPr>
        <w:instrText xml:space="preserve"> SEQ Table \* ARABIC </w:instrText>
      </w:r>
      <w:r w:rsidR="003B034A">
        <w:rPr>
          <w:noProof/>
        </w:rPr>
        <w:fldChar w:fldCharType="separate"/>
      </w:r>
      <w:r w:rsidR="001F417F">
        <w:rPr>
          <w:noProof/>
        </w:rPr>
        <w:t>2</w:t>
      </w:r>
      <w:r w:rsidR="003B034A">
        <w:rPr>
          <w:noProof/>
        </w:rPr>
        <w:fldChar w:fldCharType="end"/>
      </w:r>
      <w:r>
        <w:t>: EIRP CDF simulation assumptions [</w:t>
      </w:r>
      <w:r>
        <w:rPr>
          <w:lang w:val="en-GB"/>
        </w:rPr>
        <w:t>R4-1803275]</w:t>
      </w:r>
    </w:p>
    <w:p w14:paraId="2082AA8E" w14:textId="194A448D" w:rsidR="006C5A93" w:rsidRDefault="006C5A93" w:rsidP="006C5A93">
      <w:pPr>
        <w:jc w:val="center"/>
        <w:rPr>
          <w:lang w:val="en-GB"/>
        </w:rPr>
      </w:pPr>
      <w:r w:rsidRPr="006C5A93">
        <w:rPr>
          <w:noProof/>
        </w:rPr>
        <w:drawing>
          <wp:inline distT="0" distB="0" distL="0" distR="0" wp14:anchorId="5134839A" wp14:editId="045EB8BF">
            <wp:extent cx="6120765" cy="4606290"/>
            <wp:effectExtent l="0" t="0" r="63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4606290"/>
                    </a:xfrm>
                    <a:prstGeom prst="rect">
                      <a:avLst/>
                    </a:prstGeom>
                  </pic:spPr>
                </pic:pic>
              </a:graphicData>
            </a:graphic>
          </wp:inline>
        </w:drawing>
      </w:r>
    </w:p>
    <w:p w14:paraId="766E6E92" w14:textId="77777777" w:rsidR="006C5A93" w:rsidRDefault="006C5A93" w:rsidP="006C5A93">
      <w:pPr>
        <w:rPr>
          <w:lang w:val="en-GB"/>
        </w:rPr>
      </w:pPr>
    </w:p>
    <w:p w14:paraId="34272604" w14:textId="75A9B38A" w:rsidR="006C5A93" w:rsidRPr="006C5A93" w:rsidRDefault="006C5A93" w:rsidP="006C5A93">
      <w:pPr>
        <w:rPr>
          <w:lang w:val="en-GB"/>
        </w:rPr>
      </w:pPr>
      <w:r>
        <w:rPr>
          <w:lang w:val="en-GB"/>
        </w:rPr>
        <w:t>An e</w:t>
      </w:r>
      <w:r w:rsidRPr="006C5A93">
        <w:rPr>
          <w:lang w:val="en-GB"/>
        </w:rPr>
        <w:t xml:space="preserve">xample </w:t>
      </w:r>
      <w:r>
        <w:rPr>
          <w:lang w:val="en-GB"/>
        </w:rPr>
        <w:t xml:space="preserve">set of simulated physical parameters </w:t>
      </w:r>
      <w:r w:rsidRPr="006C5A93">
        <w:rPr>
          <w:lang w:val="en-GB"/>
        </w:rPr>
        <w:t xml:space="preserve">from R4-1806185 with 2 arrays </w:t>
      </w:r>
      <w:r>
        <w:rPr>
          <w:lang w:val="en-GB"/>
        </w:rPr>
        <w:t xml:space="preserve">is </w:t>
      </w:r>
      <w:r w:rsidRPr="006C5A93">
        <w:rPr>
          <w:lang w:val="en-GB"/>
        </w:rPr>
        <w:t xml:space="preserve">shown </w:t>
      </w:r>
      <w:r>
        <w:rPr>
          <w:lang w:val="en-GB"/>
        </w:rPr>
        <w:t>below.  Given our</w:t>
      </w:r>
      <w:r w:rsidRPr="006C5A93">
        <w:rPr>
          <w:lang w:val="en-GB"/>
        </w:rPr>
        <w:t xml:space="preserve"> preference to define RAN4 requirements assuming</w:t>
      </w:r>
      <w:r>
        <w:rPr>
          <w:lang w:val="en-GB"/>
        </w:rPr>
        <w:t xml:space="preserve"> a single-panel UE architecture, the r</w:t>
      </w:r>
      <w:r w:rsidRPr="006C5A93">
        <w:rPr>
          <w:lang w:val="en-GB"/>
        </w:rPr>
        <w:t xml:space="preserve">esults </w:t>
      </w:r>
      <w:r>
        <w:rPr>
          <w:lang w:val="en-GB"/>
        </w:rPr>
        <w:t>presented</w:t>
      </w:r>
      <w:r w:rsidRPr="006C5A93">
        <w:rPr>
          <w:lang w:val="en-GB"/>
        </w:rPr>
        <w:t xml:space="preserve"> in this </w:t>
      </w:r>
      <w:r>
        <w:rPr>
          <w:lang w:val="en-GB"/>
        </w:rPr>
        <w:t>paper</w:t>
      </w:r>
      <w:r w:rsidRPr="006C5A93">
        <w:rPr>
          <w:lang w:val="en-GB"/>
        </w:rPr>
        <w:t xml:space="preserve"> consider alternate placement of a single array with all other physical parameters re</w:t>
      </w:r>
      <w:r>
        <w:rPr>
          <w:lang w:val="en-GB"/>
        </w:rPr>
        <w:t>maining the same as the example.</w:t>
      </w:r>
    </w:p>
    <w:p w14:paraId="1399D642" w14:textId="77777777" w:rsidR="006C5A93" w:rsidRDefault="006C5A93">
      <w:pPr>
        <w:widowControl w:val="0"/>
      </w:pPr>
    </w:p>
    <w:p w14:paraId="6E0A7FF8" w14:textId="77777777" w:rsidR="00224A00" w:rsidRDefault="006C5A93" w:rsidP="00224A00">
      <w:pPr>
        <w:keepNext/>
        <w:widowControl w:val="0"/>
        <w:jc w:val="center"/>
      </w:pPr>
      <w:r w:rsidRPr="006C5A93">
        <w:rPr>
          <w:noProof/>
        </w:rPr>
        <w:lastRenderedPageBreak/>
        <w:drawing>
          <wp:inline distT="0" distB="0" distL="0" distR="0" wp14:anchorId="2065B2A2" wp14:editId="7882C60B">
            <wp:extent cx="5105400" cy="3263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05400" cy="3263900"/>
                    </a:xfrm>
                    <a:prstGeom prst="rect">
                      <a:avLst/>
                    </a:prstGeom>
                  </pic:spPr>
                </pic:pic>
              </a:graphicData>
            </a:graphic>
          </wp:inline>
        </w:drawing>
      </w:r>
    </w:p>
    <w:p w14:paraId="40E23115" w14:textId="743D42AB" w:rsidR="006C5A93" w:rsidRPr="00DC0534" w:rsidRDefault="00224A00" w:rsidP="00224A00">
      <w:pPr>
        <w:pStyle w:val="Caption"/>
        <w:jc w:val="center"/>
      </w:pPr>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1F417F">
        <w:rPr>
          <w:noProof/>
        </w:rPr>
        <w:t>6</w:t>
      </w:r>
      <w:r w:rsidR="003B034A">
        <w:rPr>
          <w:noProof/>
        </w:rPr>
        <w:fldChar w:fldCharType="end"/>
      </w:r>
      <w:r>
        <w:t>: Physical parameters of the EIRP CDF simulation</w:t>
      </w:r>
    </w:p>
    <w:sectPr w:rsidR="006C5A93" w:rsidRPr="00DC0534" w:rsidSect="00C775EF">
      <w:headerReference w:type="even" r:id="rId21"/>
      <w:footerReference w:type="even" r:id="rId22"/>
      <w:footerReference w:type="default" r:id="rId2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BF6C1" w14:textId="77777777" w:rsidR="00B44027" w:rsidRDefault="00B44027">
      <w:r>
        <w:separator/>
      </w:r>
    </w:p>
  </w:endnote>
  <w:endnote w:type="continuationSeparator" w:id="0">
    <w:p w14:paraId="3562DA25" w14:textId="77777777" w:rsidR="00B44027" w:rsidRDefault="00B44027">
      <w:r>
        <w:continuationSeparator/>
      </w:r>
    </w:p>
  </w:endnote>
  <w:endnote w:type="continuationNotice" w:id="1">
    <w:p w14:paraId="37E8F01B" w14:textId="77777777" w:rsidR="00B44027" w:rsidRDefault="00B44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F95D49" w:rsidRDefault="00F95D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F95D49" w:rsidRDefault="00F95D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F95D49" w:rsidRPr="00DB1239" w:rsidRDefault="00F95D4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293E70">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3E70">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1546C" w14:textId="77777777" w:rsidR="00B44027" w:rsidRDefault="00B44027">
      <w:r>
        <w:separator/>
      </w:r>
    </w:p>
  </w:footnote>
  <w:footnote w:type="continuationSeparator" w:id="0">
    <w:p w14:paraId="6FBB6A4C" w14:textId="77777777" w:rsidR="00B44027" w:rsidRDefault="00B44027">
      <w:r>
        <w:continuationSeparator/>
      </w:r>
    </w:p>
  </w:footnote>
  <w:footnote w:type="continuationNotice" w:id="1">
    <w:p w14:paraId="3CB54A3F" w14:textId="77777777" w:rsidR="00B44027" w:rsidRDefault="00B440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F95D49" w:rsidRDefault="00F95D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1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4"/>
  </w:num>
  <w:num w:numId="8">
    <w:abstractNumId w:val="9"/>
  </w:num>
  <w:num w:numId="9">
    <w:abstractNumId w:val="13"/>
  </w:num>
  <w:num w:numId="10">
    <w:abstractNumId w:val="0"/>
  </w:num>
  <w:num w:numId="11">
    <w:abstractNumId w:val="1"/>
  </w:num>
  <w:num w:numId="12">
    <w:abstractNumId w:val="14"/>
  </w:num>
  <w:num w:numId="13">
    <w:abstractNumId w:val="15"/>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1"/>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2ED"/>
    <w:rsid w:val="0006436D"/>
    <w:rsid w:val="0006480B"/>
    <w:rsid w:val="00064A18"/>
    <w:rsid w:val="00064A2B"/>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1FB"/>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AC60E23-6631-C04B-BA28-5A906CF28F84}">
  <ds:schemaRefs>
    <ds:schemaRef ds:uri="http://schemas.openxmlformats.org/officeDocument/2006/bibliography"/>
  </ds:schemaRefs>
</ds:datastoreItem>
</file>

<file path=customXml/itemProps4.xml><?xml version="1.0" encoding="utf-8"?>
<ds:datastoreItem xmlns:ds="http://schemas.openxmlformats.org/officeDocument/2006/customXml" ds:itemID="{68C348ED-5AC2-4A40-B86C-CAB088C54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TotalTime>
  <Pages>9</Pages>
  <Words>2443</Words>
  <Characters>12415</Characters>
  <Application>Microsoft Office Word</Application>
  <DocSecurity>0</DocSecurity>
  <Lines>318</Lines>
  <Paragraphs>163</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14695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6</cp:revision>
  <cp:lastPrinted>2017-11-08T23:02:00Z</cp:lastPrinted>
  <dcterms:created xsi:type="dcterms:W3CDTF">2018-08-10T15:59:00Z</dcterms:created>
  <dcterms:modified xsi:type="dcterms:W3CDTF">2018-08-10T19:04:00Z</dcterms:modified>
  <cp:category/>
</cp:coreProperties>
</file>